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22C5D2E6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CE5962">
        <w:rPr>
          <w:rFonts w:ascii="Arial" w:hAnsi="Arial" w:cs="Arial"/>
          <w:b/>
          <w:sz w:val="24"/>
          <w:szCs w:val="28"/>
          <w:lang w:val="en-US"/>
        </w:rPr>
        <w:t>8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0D4F7A">
        <w:rPr>
          <w:rFonts w:ascii="Arial" w:hAnsi="Arial" w:cs="Arial"/>
          <w:b/>
          <w:sz w:val="24"/>
          <w:szCs w:val="28"/>
          <w:lang w:val="en-US"/>
        </w:rPr>
        <w:t>10</w:t>
      </w:r>
      <w:r w:rsidR="00F86738">
        <w:rPr>
          <w:rFonts w:ascii="Arial" w:hAnsi="Arial" w:cs="Arial"/>
          <w:b/>
          <w:sz w:val="24"/>
          <w:szCs w:val="28"/>
          <w:lang w:val="en-US"/>
        </w:rPr>
        <w:t>1768</w:t>
      </w:r>
    </w:p>
    <w:p w14:paraId="60407F1B" w14:textId="794683F4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9F22C0">
        <w:rPr>
          <w:rFonts w:ascii="Arial" w:hAnsi="Arial" w:cs="Arial"/>
          <w:b/>
          <w:sz w:val="24"/>
          <w:szCs w:val="28"/>
          <w:lang w:val="en-US"/>
        </w:rPr>
        <w:t>January</w:t>
      </w:r>
      <w:r w:rsidR="009D4FE9">
        <w:rPr>
          <w:rFonts w:ascii="Arial" w:hAnsi="Arial" w:cs="Arial"/>
          <w:b/>
          <w:sz w:val="24"/>
          <w:szCs w:val="28"/>
          <w:lang w:val="en-US"/>
        </w:rPr>
        <w:t xml:space="preserve"> 2</w:t>
      </w:r>
      <w:r w:rsidR="009F22C0">
        <w:rPr>
          <w:rFonts w:ascii="Arial" w:hAnsi="Arial" w:cs="Arial"/>
          <w:b/>
          <w:sz w:val="24"/>
          <w:szCs w:val="28"/>
          <w:lang w:val="en-US"/>
        </w:rPr>
        <w:t>5 – Febru</w:t>
      </w:r>
      <w:r w:rsidR="001B5224">
        <w:rPr>
          <w:rFonts w:ascii="Arial" w:hAnsi="Arial" w:cs="Arial"/>
          <w:b/>
          <w:sz w:val="24"/>
          <w:szCs w:val="28"/>
          <w:lang w:val="en-US"/>
        </w:rPr>
        <w:t>a</w:t>
      </w:r>
      <w:r w:rsidR="009F22C0">
        <w:rPr>
          <w:rFonts w:ascii="Arial" w:hAnsi="Arial" w:cs="Arial"/>
          <w:b/>
          <w:sz w:val="24"/>
          <w:szCs w:val="28"/>
          <w:lang w:val="en-US"/>
        </w:rPr>
        <w:t>ry 5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1EFB1C75" w14:textId="541CE6AD" w:rsidR="00DF181C" w:rsidRPr="00AB4182" w:rsidRDefault="00DF181C" w:rsidP="00DF181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7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>
        <w:rPr>
          <w:rFonts w:ascii="Arial" w:hAnsi="Arial" w:cs="Arial"/>
          <w:color w:val="000000"/>
          <w:sz w:val="22"/>
          <w:lang w:eastAsia="zh-CN"/>
        </w:rPr>
        <w:t>1</w:t>
      </w:r>
      <w:r w:rsidR="000F5E32">
        <w:rPr>
          <w:rFonts w:ascii="Arial" w:hAnsi="Arial" w:cs="Arial"/>
          <w:color w:val="000000"/>
          <w:sz w:val="22"/>
          <w:lang w:eastAsia="zh-CN"/>
        </w:rPr>
        <w:t>4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E25BF1">
        <w:rPr>
          <w:rFonts w:ascii="Arial" w:hAnsi="Arial" w:cs="Arial"/>
          <w:color w:val="000000"/>
          <w:sz w:val="22"/>
          <w:lang w:eastAsia="zh-CN"/>
        </w:rPr>
        <w:t>2.1.1</w:t>
      </w:r>
    </w:p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2D75DD47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F73DF5">
        <w:rPr>
          <w:rFonts w:ascii="Arial" w:hAnsi="Arial" w:cs="Arial"/>
          <w:color w:val="000000"/>
          <w:sz w:val="22"/>
          <w:lang w:eastAsia="zh-CN"/>
        </w:rPr>
        <w:t xml:space="preserve">Simulation results for </w:t>
      </w:r>
      <w:r w:rsidR="00E25BF1">
        <w:rPr>
          <w:rFonts w:ascii="Arial" w:hAnsi="Arial" w:cs="Arial"/>
          <w:color w:val="000000"/>
          <w:sz w:val="22"/>
          <w:lang w:eastAsia="zh-CN"/>
        </w:rPr>
        <w:t>CSI-RSRP measurement accuracy</w:t>
      </w:r>
    </w:p>
    <w:p w14:paraId="428D2D71" w14:textId="619040E3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F73DF5">
        <w:rPr>
          <w:rFonts w:ascii="Arial" w:hAnsi="Arial" w:cs="Arial"/>
          <w:color w:val="000000"/>
          <w:sz w:val="22"/>
          <w:lang w:eastAsia="zh-CN"/>
        </w:rPr>
        <w:t>Information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49E3D493" w14:textId="117A76C2" w:rsidR="004E0C63" w:rsidRDefault="00FE5056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RAN4#97-e meeting</w:t>
      </w:r>
      <w:r w:rsidR="003E49EB">
        <w:rPr>
          <w:sz w:val="22"/>
          <w:szCs w:val="22"/>
          <w:lang w:val="en-US"/>
        </w:rPr>
        <w:t xml:space="preserve">, </w:t>
      </w:r>
      <w:r w:rsidR="00F73DF5">
        <w:rPr>
          <w:sz w:val="22"/>
          <w:szCs w:val="22"/>
          <w:lang w:val="en-US"/>
        </w:rPr>
        <w:t>the updated simulation assumption for CSI-RS based measurement are provided</w:t>
      </w:r>
      <w:r w:rsidR="00001EBB">
        <w:rPr>
          <w:sz w:val="22"/>
          <w:szCs w:val="22"/>
          <w:lang w:val="en-US"/>
        </w:rPr>
        <w:t xml:space="preserve"> in</w:t>
      </w:r>
      <w:r w:rsidR="002D122B">
        <w:rPr>
          <w:sz w:val="22"/>
          <w:szCs w:val="22"/>
          <w:lang w:val="en-US"/>
        </w:rPr>
        <w:t xml:space="preserve"> [1]</w:t>
      </w:r>
      <w:r w:rsidR="009F22C0">
        <w:rPr>
          <w:sz w:val="22"/>
          <w:szCs w:val="22"/>
          <w:lang w:val="en-US"/>
        </w:rPr>
        <w:t xml:space="preserve">. </w:t>
      </w:r>
    </w:p>
    <w:p w14:paraId="6FC1710D" w14:textId="0D9448BC" w:rsidR="0055506E" w:rsidRPr="001D2FBF" w:rsidRDefault="00CF5BC2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provide </w:t>
      </w:r>
      <w:r w:rsidR="00F73DF5">
        <w:rPr>
          <w:sz w:val="22"/>
          <w:szCs w:val="22"/>
          <w:lang w:val="en-US"/>
        </w:rPr>
        <w:t>simulation results for CSI-RS</w:t>
      </w:r>
      <w:r w:rsidR="00CE5C1E">
        <w:rPr>
          <w:sz w:val="22"/>
          <w:szCs w:val="22"/>
          <w:lang w:val="en-US"/>
        </w:rPr>
        <w:t>RP</w:t>
      </w:r>
      <w:r w:rsidR="00F73DF5">
        <w:rPr>
          <w:sz w:val="22"/>
          <w:szCs w:val="22"/>
          <w:lang w:val="en-US"/>
        </w:rPr>
        <w:t xml:space="preserve"> measurement accuracy</w:t>
      </w:r>
      <w:r>
        <w:rPr>
          <w:sz w:val="22"/>
          <w:szCs w:val="22"/>
          <w:lang w:val="en-US"/>
        </w:rPr>
        <w:t>.</w:t>
      </w:r>
    </w:p>
    <w:p w14:paraId="76B57B46" w14:textId="1C9CCD6D" w:rsidR="00CB610D" w:rsidRPr="001D2FBF" w:rsidRDefault="0049630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760F89A3" w14:textId="09599FC4" w:rsidR="00BE04E5" w:rsidRDefault="00F73DF5" w:rsidP="00F73DF5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Simulation results for CSI-RSRP measurement accuracy are provided in </w:t>
      </w:r>
      <w:r w:rsidR="00583120">
        <w:rPr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>ables</w:t>
      </w:r>
      <w:r w:rsidR="00583120">
        <w:rPr>
          <w:sz w:val="22"/>
          <w:szCs w:val="22"/>
          <w:lang w:eastAsia="zh-CN"/>
        </w:rPr>
        <w:t xml:space="preserve"> 1, 2, 3, 4</w:t>
      </w:r>
      <w:r>
        <w:rPr>
          <w:sz w:val="22"/>
          <w:szCs w:val="22"/>
          <w:lang w:eastAsia="zh-CN"/>
        </w:rPr>
        <w:t xml:space="preserve"> for different configurations</w:t>
      </w:r>
      <w:r w:rsidR="00583120">
        <w:rPr>
          <w:sz w:val="22"/>
          <w:szCs w:val="22"/>
          <w:lang w:eastAsia="zh-CN"/>
        </w:rPr>
        <w:t xml:space="preserve"> in both FR1 and FR2</w:t>
      </w:r>
      <w:r>
        <w:rPr>
          <w:sz w:val="22"/>
          <w:szCs w:val="22"/>
          <w:lang w:eastAsia="zh-CN"/>
        </w:rPr>
        <w:t>.</w:t>
      </w:r>
      <w:r w:rsidR="00FC2906">
        <w:rPr>
          <w:sz w:val="22"/>
          <w:szCs w:val="22"/>
          <w:lang w:eastAsia="zh-CN"/>
        </w:rPr>
        <w:t xml:space="preserve"> </w:t>
      </w:r>
      <w:r w:rsidR="00780FDD">
        <w:rPr>
          <w:sz w:val="22"/>
          <w:szCs w:val="22"/>
          <w:lang w:eastAsia="zh-CN"/>
        </w:rPr>
        <w:t>CDF curves are further provided in Annex.</w:t>
      </w:r>
      <w:r w:rsidR="000D7E26">
        <w:rPr>
          <w:sz w:val="22"/>
          <w:szCs w:val="22"/>
          <w:lang w:eastAsia="zh-CN"/>
        </w:rPr>
        <w:t xml:space="preserve"> </w:t>
      </w:r>
    </w:p>
    <w:p w14:paraId="31C323F4" w14:textId="77777777" w:rsidR="00583120" w:rsidRDefault="00583120" w:rsidP="00F73DF5">
      <w:pPr>
        <w:spacing w:before="240" w:after="0"/>
        <w:rPr>
          <w:sz w:val="22"/>
          <w:szCs w:val="22"/>
          <w:lang w:eastAsia="zh-CN"/>
        </w:rPr>
      </w:pPr>
    </w:p>
    <w:p w14:paraId="39C66D6A" w14:textId="545817CA" w:rsidR="00BE04E5" w:rsidRPr="00BE04E5" w:rsidRDefault="00BE04E5" w:rsidP="00BE04E5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>Table 1</w:t>
      </w:r>
      <w:r>
        <w:rPr>
          <w:sz w:val="22"/>
          <w:szCs w:val="22"/>
        </w:rPr>
        <w:t>.</w:t>
      </w:r>
      <w:r w:rsidRPr="00BE04E5">
        <w:rPr>
          <w:sz w:val="22"/>
          <w:szCs w:val="22"/>
        </w:rPr>
        <w:t xml:space="preserve"> simulation results of CSI</w:t>
      </w:r>
      <w:r w:rsidRPr="00BE04E5">
        <w:rPr>
          <w:rFonts w:hint="eastAsia"/>
          <w:sz w:val="22"/>
          <w:szCs w:val="22"/>
        </w:rPr>
        <w:t>-</w:t>
      </w:r>
      <w:r w:rsidRPr="00BE04E5">
        <w:rPr>
          <w:sz w:val="22"/>
          <w:szCs w:val="22"/>
        </w:rPr>
        <w:t xml:space="preserve">RSRP </w:t>
      </w:r>
      <w:r w:rsidR="00924A8C">
        <w:rPr>
          <w:sz w:val="22"/>
          <w:szCs w:val="22"/>
        </w:rPr>
        <w:t>accuracy under</w:t>
      </w:r>
      <w:r w:rsidRPr="00BE04E5">
        <w:rPr>
          <w:sz w:val="22"/>
          <w:szCs w:val="22"/>
        </w:rPr>
        <w:t xml:space="preserve"> {</w:t>
      </w:r>
      <w:r w:rsidR="00924A8C">
        <w:rPr>
          <w:sz w:val="22"/>
          <w:szCs w:val="22"/>
        </w:rPr>
        <w:t xml:space="preserve">4GHz, </w:t>
      </w:r>
      <w:r w:rsidRPr="00BE04E5">
        <w:rPr>
          <w:sz w:val="22"/>
          <w:szCs w:val="22"/>
        </w:rPr>
        <w:t>SINR = -6dB, 48PRB, D=3</w:t>
      </w:r>
      <w:r w:rsidR="00924A8C">
        <w:rPr>
          <w:sz w:val="22"/>
          <w:szCs w:val="22"/>
        </w:rPr>
        <w:t xml:space="preserve">, </w:t>
      </w:r>
      <w:r w:rsidR="00924A8C" w:rsidRPr="00BE04E5">
        <w:rPr>
          <w:sz w:val="22"/>
          <w:szCs w:val="22"/>
        </w:rPr>
        <w:t>15KHz SCS</w:t>
      </w:r>
      <w:r w:rsidRPr="00BE04E5">
        <w:rPr>
          <w:sz w:val="22"/>
          <w:szCs w:val="22"/>
        </w:rPr>
        <w:t>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7"/>
        <w:gridCol w:w="668"/>
        <w:gridCol w:w="550"/>
        <w:gridCol w:w="548"/>
        <w:gridCol w:w="548"/>
        <w:gridCol w:w="550"/>
        <w:gridCol w:w="550"/>
        <w:gridCol w:w="548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</w:tblGrid>
      <w:tr w:rsidR="00BE04E5" w:rsidRPr="00EB5879" w14:paraId="4D2AC925" w14:textId="77777777" w:rsidTr="00BE04E5">
        <w:trPr>
          <w:trHeight w:val="315"/>
        </w:trPr>
        <w:tc>
          <w:tcPr>
            <w:tcW w:w="71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C900C0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delay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E95A1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EE6BB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0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651F9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3A695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A75E6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/2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9D53E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67973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E0706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02748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FAE2D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9D6F5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2CP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8410F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49DEF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BD096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3us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E083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</w:tr>
      <w:tr w:rsidR="00BE04E5" w:rsidRPr="00EB5879" w14:paraId="19470344" w14:textId="77777777" w:rsidTr="00BE04E5">
        <w:trPr>
          <w:trHeight w:val="315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37C2F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channel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01EEB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sample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035A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04F58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0868F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0081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B3C91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F4923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A1F9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BAA0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B7EEB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BB56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B465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884F3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1144D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A664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00AB1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</w:tr>
      <w:tr w:rsidR="00BE04E5" w:rsidRPr="00EB5879" w14:paraId="648AAF00" w14:textId="77777777" w:rsidTr="00BE04E5">
        <w:trPr>
          <w:trHeight w:val="300"/>
        </w:trPr>
        <w:tc>
          <w:tcPr>
            <w:tcW w:w="368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50ECF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AWGN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6037F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1958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-2.44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289F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0.33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14C14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2.20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7FE5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-2.31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4BDB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0.37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5FE54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2.15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BA67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-2.88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CBC0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E3F6B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CE54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-3.92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3A10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377F0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1.59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2368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-2.78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11DE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E3743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2.03</w:t>
            </w:r>
          </w:p>
        </w:tc>
      </w:tr>
      <w:tr w:rsidR="00BE04E5" w:rsidRPr="00EB5879" w14:paraId="19C32CA5" w14:textId="77777777" w:rsidTr="00BE04E5">
        <w:trPr>
          <w:trHeight w:val="300"/>
        </w:trPr>
        <w:tc>
          <w:tcPr>
            <w:tcW w:w="368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686C8A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8C64C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151F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-1.24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12FD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0.19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C4DBF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1.32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906C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-1.15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58C6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0.23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E8017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DC3B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9029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44EBB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53F8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-2.45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2AA3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-0.57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F6504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0.77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0DF7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8975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52759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1.24</w:t>
            </w:r>
          </w:p>
        </w:tc>
      </w:tr>
      <w:tr w:rsidR="00BE04E5" w:rsidRPr="00EB5879" w14:paraId="4CD27006" w14:textId="77777777" w:rsidTr="00BE04E5">
        <w:trPr>
          <w:trHeight w:val="315"/>
        </w:trPr>
        <w:tc>
          <w:tcPr>
            <w:tcW w:w="368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9468F7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C052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DD58B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-1.07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0179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0.15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35FD7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0.97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8FA0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-0.87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C2C4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0.16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6CAA5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1.05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C58F5EE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-1.37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F8B11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-0.13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702B0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0.77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E8EA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-1.87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1DB8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-0.61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2E4FA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0.35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0915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-1.18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68A8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0.04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FE2F3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0.98</w:t>
            </w:r>
          </w:p>
        </w:tc>
      </w:tr>
      <w:tr w:rsidR="00BE04E5" w:rsidRPr="00EB5879" w14:paraId="2497749C" w14:textId="77777777" w:rsidTr="00BE04E5">
        <w:trPr>
          <w:trHeight w:val="300"/>
        </w:trPr>
        <w:tc>
          <w:tcPr>
            <w:tcW w:w="3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077D0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EPA5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1340A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366E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-2.48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E8C9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0.06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94428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2.15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83E7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-3.07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18CB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0.05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928D1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2.20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CA8C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-3.59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A10A3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-0.22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D0465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2.12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85F6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-4.29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FE2B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-0.79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7C41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1.95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B223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-3.47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D177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0.01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9985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2.14</w:t>
            </w:r>
          </w:p>
        </w:tc>
      </w:tr>
      <w:tr w:rsidR="00BE04E5" w:rsidRPr="00EB5879" w14:paraId="032F0E28" w14:textId="77777777" w:rsidTr="00BE04E5">
        <w:trPr>
          <w:trHeight w:val="300"/>
        </w:trPr>
        <w:tc>
          <w:tcPr>
            <w:tcW w:w="3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150B9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2B10E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5CD8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9C6EC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140B2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1.32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DB55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-1.67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3095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0.02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A2C4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FC7D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2599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41E6B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E5C8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-2.60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0D9B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9FF5A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0.81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E5E7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B054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63F16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1.34</w:t>
            </w:r>
          </w:p>
        </w:tc>
      </w:tr>
      <w:tr w:rsidR="00BE04E5" w:rsidRPr="00EB5879" w14:paraId="375E9D71" w14:textId="77777777" w:rsidTr="00BE04E5">
        <w:trPr>
          <w:trHeight w:val="315"/>
        </w:trPr>
        <w:tc>
          <w:tcPr>
            <w:tcW w:w="3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3EBBDE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A1B5A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2529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-1.13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6B16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0.06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718FD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6E44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DDB3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0.06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6024F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31341EE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07E6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E47C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0.82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CF65265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-2.19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D585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3074A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6FA8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6EB4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EADCF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1.00</w:t>
            </w:r>
          </w:p>
        </w:tc>
      </w:tr>
      <w:tr w:rsidR="00BE04E5" w:rsidRPr="00EB5879" w14:paraId="2265F0EA" w14:textId="77777777" w:rsidTr="00BE04E5">
        <w:trPr>
          <w:trHeight w:val="300"/>
        </w:trPr>
        <w:tc>
          <w:tcPr>
            <w:tcW w:w="3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AB737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ETU30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3978A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6BD1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-2.53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ECDF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0.09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0E67A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2.29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B8C6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-2.84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77B2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B391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2.13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9B97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-3.21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1C87E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8568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BB588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-4.25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F893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-0.77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F4E6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D8B3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-3.14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06E5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55E0D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2.01</w:t>
            </w:r>
          </w:p>
        </w:tc>
      </w:tr>
      <w:tr w:rsidR="00BE04E5" w:rsidRPr="00EB5879" w14:paraId="28C36E11" w14:textId="77777777" w:rsidTr="00BE04E5">
        <w:trPr>
          <w:trHeight w:val="300"/>
        </w:trPr>
        <w:tc>
          <w:tcPr>
            <w:tcW w:w="3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812D5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73657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93F5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-1.54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C44B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441E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108B0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-1.52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4752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7C02C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6043857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-2.00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5213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36F07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4E5D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-2.74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1210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-0.77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FC634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A349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-1.67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2506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3A89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1.24</w:t>
            </w:r>
          </w:p>
        </w:tc>
      </w:tr>
      <w:tr w:rsidR="00BE04E5" w:rsidRPr="00EB5879" w14:paraId="0C4D7708" w14:textId="77777777" w:rsidTr="00BE04E5">
        <w:trPr>
          <w:trHeight w:val="315"/>
        </w:trPr>
        <w:tc>
          <w:tcPr>
            <w:tcW w:w="3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6242E9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DE274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2EB7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13A0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0.02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39F64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0.95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96FF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B930B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0.02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5081A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424B811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65039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071D9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D8C752F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-2.11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886BB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59B1C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5F95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BABE0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D7490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0.83</w:t>
            </w:r>
          </w:p>
        </w:tc>
      </w:tr>
      <w:tr w:rsidR="00BE04E5" w:rsidRPr="00EB5879" w14:paraId="37F0CFF0" w14:textId="77777777" w:rsidTr="00BE04E5">
        <w:trPr>
          <w:trHeight w:val="300"/>
        </w:trPr>
        <w:tc>
          <w:tcPr>
            <w:tcW w:w="3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C22A9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ETU70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A5C14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24F6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-2.43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C5F7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0.14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84AFB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2.30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4624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-2.84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C471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91C6F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2.18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B20D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-3.22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93DC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8316A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AF30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-4.10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8BB3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0FB89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A8BC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-3.17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18B4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C7428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1.95</w:t>
            </w:r>
          </w:p>
        </w:tc>
      </w:tr>
      <w:tr w:rsidR="00BE04E5" w:rsidRPr="00EB5879" w14:paraId="432FC604" w14:textId="77777777" w:rsidTr="00BE04E5">
        <w:trPr>
          <w:trHeight w:val="300"/>
        </w:trPr>
        <w:tc>
          <w:tcPr>
            <w:tcW w:w="3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606E0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28D4C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9938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-1.34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AF72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0.09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C6170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1.43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C1EF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6A2CC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0560F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AD25125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-2.13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FCE2A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4CCF1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0.94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0F6B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-2.49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675B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4EA73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EFD4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7EBE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619FD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1.15</w:t>
            </w:r>
          </w:p>
        </w:tc>
      </w:tr>
      <w:tr w:rsidR="00BE04E5" w:rsidRPr="00EB5879" w14:paraId="279D6DE6" w14:textId="77777777" w:rsidTr="00BE04E5">
        <w:trPr>
          <w:trHeight w:val="315"/>
        </w:trPr>
        <w:tc>
          <w:tcPr>
            <w:tcW w:w="3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C6FC2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812F6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24A8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-1.16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3133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0.06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4839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6C42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C045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7FBEB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1.01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076852F2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-1.59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C8F5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43DF0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0.67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A68FF59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-2.24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8C708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8659B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D422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-1.53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FA9D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-0.18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71FD8" w14:textId="77777777" w:rsidR="00BE04E5" w:rsidRPr="00EB5879" w:rsidRDefault="00BE04E5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EB5879">
              <w:rPr>
                <w:rFonts w:eastAsia="宋体"/>
                <w:kern w:val="2"/>
                <w:sz w:val="16"/>
                <w:szCs w:val="16"/>
              </w:rPr>
              <w:t>0.92</w:t>
            </w:r>
          </w:p>
        </w:tc>
      </w:tr>
    </w:tbl>
    <w:p w14:paraId="18898423" w14:textId="429C2F87" w:rsidR="00B3493F" w:rsidRDefault="00B3493F" w:rsidP="00B823CA">
      <w:pPr>
        <w:spacing w:before="240" w:after="0"/>
        <w:rPr>
          <w:sz w:val="22"/>
          <w:szCs w:val="22"/>
          <w:lang w:eastAsia="zh-CN"/>
        </w:rPr>
      </w:pPr>
    </w:p>
    <w:p w14:paraId="7CD81C7D" w14:textId="09C9EE6F" w:rsidR="000D7E26" w:rsidRDefault="000D7E26" w:rsidP="00B823CA">
      <w:pPr>
        <w:spacing w:before="240" w:after="0"/>
        <w:rPr>
          <w:sz w:val="22"/>
          <w:szCs w:val="22"/>
          <w:lang w:eastAsia="zh-CN"/>
        </w:rPr>
      </w:pPr>
    </w:p>
    <w:p w14:paraId="22CCD817" w14:textId="278AB3F0" w:rsidR="000D7E26" w:rsidRDefault="000D7E26" w:rsidP="00B823CA">
      <w:pPr>
        <w:spacing w:before="240" w:after="0"/>
        <w:rPr>
          <w:sz w:val="22"/>
          <w:szCs w:val="22"/>
          <w:lang w:eastAsia="zh-CN"/>
        </w:rPr>
      </w:pPr>
    </w:p>
    <w:p w14:paraId="0F25BFE7" w14:textId="363FBFDC" w:rsidR="000D7E26" w:rsidRDefault="000D7E26" w:rsidP="00B823CA">
      <w:pPr>
        <w:spacing w:before="240" w:after="0"/>
        <w:rPr>
          <w:sz w:val="22"/>
          <w:szCs w:val="22"/>
          <w:lang w:eastAsia="zh-CN"/>
        </w:rPr>
      </w:pPr>
    </w:p>
    <w:p w14:paraId="46B02494" w14:textId="77777777" w:rsidR="000D7E26" w:rsidRDefault="000D7E26" w:rsidP="00B823CA">
      <w:pPr>
        <w:spacing w:before="240" w:after="0"/>
        <w:rPr>
          <w:sz w:val="22"/>
          <w:szCs w:val="22"/>
          <w:lang w:eastAsia="zh-CN"/>
        </w:rPr>
      </w:pPr>
    </w:p>
    <w:p w14:paraId="3F51BB5E" w14:textId="1A18BC83" w:rsidR="00BE04E5" w:rsidRPr="00BE04E5" w:rsidRDefault="00BE04E5" w:rsidP="00BE04E5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2.</w:t>
      </w:r>
      <w:r w:rsidRPr="00BE04E5">
        <w:rPr>
          <w:sz w:val="22"/>
          <w:szCs w:val="22"/>
        </w:rPr>
        <w:t xml:space="preserve"> simulation results of CSI</w:t>
      </w:r>
      <w:r w:rsidRPr="00BE04E5">
        <w:rPr>
          <w:rFonts w:hint="eastAsia"/>
          <w:sz w:val="22"/>
          <w:szCs w:val="22"/>
        </w:rPr>
        <w:t>-</w:t>
      </w:r>
      <w:r w:rsidRPr="00BE04E5">
        <w:rPr>
          <w:sz w:val="22"/>
          <w:szCs w:val="22"/>
        </w:rPr>
        <w:t>RSRP</w:t>
      </w:r>
      <w:r w:rsidR="00924A8C">
        <w:rPr>
          <w:sz w:val="22"/>
          <w:szCs w:val="22"/>
        </w:rPr>
        <w:t xml:space="preserve"> accuracy</w:t>
      </w:r>
      <w:r w:rsidRPr="00BE04E5">
        <w:rPr>
          <w:sz w:val="22"/>
          <w:szCs w:val="22"/>
        </w:rPr>
        <w:t xml:space="preserve"> </w:t>
      </w:r>
      <w:r w:rsidR="00924A8C">
        <w:rPr>
          <w:sz w:val="22"/>
          <w:szCs w:val="22"/>
        </w:rPr>
        <w:t>under</w:t>
      </w:r>
      <w:r w:rsidRPr="00BE04E5">
        <w:rPr>
          <w:sz w:val="22"/>
          <w:szCs w:val="22"/>
        </w:rPr>
        <w:t xml:space="preserve"> {</w:t>
      </w:r>
      <w:r w:rsidR="00924A8C">
        <w:rPr>
          <w:sz w:val="22"/>
          <w:szCs w:val="22"/>
        </w:rPr>
        <w:t xml:space="preserve">4GHz, </w:t>
      </w:r>
      <w:r w:rsidR="00924A8C" w:rsidRPr="00BE04E5">
        <w:rPr>
          <w:sz w:val="22"/>
          <w:szCs w:val="22"/>
        </w:rPr>
        <w:t>SINR = -6dB, 48PRB, D=3</w:t>
      </w:r>
      <w:r w:rsidR="00924A8C">
        <w:rPr>
          <w:sz w:val="22"/>
          <w:szCs w:val="22"/>
        </w:rPr>
        <w:t>, 30</w:t>
      </w:r>
      <w:r w:rsidR="00924A8C" w:rsidRPr="00BE04E5">
        <w:rPr>
          <w:sz w:val="22"/>
          <w:szCs w:val="22"/>
        </w:rPr>
        <w:t>KHz SCS</w:t>
      </w:r>
      <w:r w:rsidRPr="00BE04E5">
        <w:rPr>
          <w:sz w:val="22"/>
          <w:szCs w:val="22"/>
        </w:rPr>
        <w:t>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9"/>
        <w:gridCol w:w="668"/>
        <w:gridCol w:w="550"/>
        <w:gridCol w:w="550"/>
        <w:gridCol w:w="547"/>
        <w:gridCol w:w="550"/>
        <w:gridCol w:w="550"/>
        <w:gridCol w:w="547"/>
        <w:gridCol w:w="550"/>
        <w:gridCol w:w="550"/>
        <w:gridCol w:w="550"/>
        <w:gridCol w:w="550"/>
        <w:gridCol w:w="550"/>
        <w:gridCol w:w="550"/>
        <w:gridCol w:w="550"/>
        <w:gridCol w:w="550"/>
        <w:gridCol w:w="548"/>
      </w:tblGrid>
      <w:tr w:rsidR="00BE04E5" w:rsidRPr="00EB5879" w14:paraId="34F96CF1" w14:textId="77777777" w:rsidTr="00BE04E5">
        <w:trPr>
          <w:trHeight w:val="315"/>
        </w:trPr>
        <w:tc>
          <w:tcPr>
            <w:tcW w:w="71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DD21A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delay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20ED5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FBDA0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0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A581A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2A109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8839A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/2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D80AB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DCBCE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073B5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A060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C5080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91F3C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2CP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00761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7F21F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07FF4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3us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94AC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</w:tr>
      <w:tr w:rsidR="00BE04E5" w:rsidRPr="00EB5879" w14:paraId="3BF767EB" w14:textId="77777777" w:rsidTr="00BE04E5">
        <w:trPr>
          <w:trHeight w:val="315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5271A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channel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9EA36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sample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E453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FB4D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686D2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F1BEE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33AE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E7939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3F78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CE8A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845FE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1483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CD85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E1866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B38F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38C4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96A15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</w:tr>
      <w:tr w:rsidR="00BE04E5" w:rsidRPr="00EB5879" w14:paraId="6C0C2E54" w14:textId="77777777" w:rsidTr="00BE04E5">
        <w:trPr>
          <w:trHeight w:val="300"/>
        </w:trPr>
        <w:tc>
          <w:tcPr>
            <w:tcW w:w="369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A765E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AWGN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BBF61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ADCD" w14:textId="754596AE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-2.31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68D8" w14:textId="2295806D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0.38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BD201" w14:textId="4E45E7DF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2.21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4384C" w14:textId="428FEF38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-2.30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88FA" w14:textId="730FEBBD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393FC" w14:textId="08BCF8A3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2.23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0EC60" w14:textId="64D46DB3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-3.07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D517" w14:textId="3161A4CB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383A6" w14:textId="19DAAF14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408C" w14:textId="15E4738D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-3.74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16C2" w14:textId="2376A4F5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F52E" w14:textId="214DD537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1.69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C459" w14:textId="15D4590E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-3.09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4D9F" w14:textId="76893152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58494" w14:textId="1C9BB15A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1.89</w:t>
            </w:r>
          </w:p>
        </w:tc>
      </w:tr>
      <w:tr w:rsidR="00BE04E5" w:rsidRPr="00EB5879" w14:paraId="1FEE5894" w14:textId="77777777" w:rsidTr="00BE04E5">
        <w:trPr>
          <w:trHeight w:val="300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5A436E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990A0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36C6" w14:textId="50E08D48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-1.19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0BF1" w14:textId="700F980E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0.22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F75E" w14:textId="1558AEB4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1.37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8A52" w14:textId="6AE83CCA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-1.35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35F8" w14:textId="0D66688F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23E31" w14:textId="3E487B67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8A223" w14:textId="535E4B01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0E55F" w14:textId="665D66BB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C1A05" w14:textId="79D73E8B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079D" w14:textId="50BAD642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-2.38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D030" w14:textId="4DAE83CC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6A1D6" w14:textId="7F2A43B6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0.72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B54A7" w14:textId="7ADB4F15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5033" w14:textId="2659D1B6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A3F2" w14:textId="45092904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1.00</w:t>
            </w:r>
          </w:p>
        </w:tc>
      </w:tr>
      <w:tr w:rsidR="00BE04E5" w:rsidRPr="00EB5879" w14:paraId="1A9BFEDD" w14:textId="77777777" w:rsidTr="000D7E26">
        <w:trPr>
          <w:trHeight w:val="315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C8DB31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DADD5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A5B6" w14:textId="7D82DB68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-0.82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0F14" w14:textId="3BD56F43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0.16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B7BE8" w14:textId="35C3DCE5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1.09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670C" w14:textId="6D2E5D73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-0.87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70343" w14:textId="47DD9011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0.16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4FB41" w14:textId="2A379BCE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1.19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0C37C542" w14:textId="4F002E90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-1.36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723E2" w14:textId="0F085213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-0.19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863B4" w14:textId="5FD4EAD0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0.78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325B89E" w14:textId="0960D99A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-2.10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8980" w14:textId="08C0A59C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-0.64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FAFF7" w14:textId="0920D2FC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0.46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077E86FA" w14:textId="0ED029DD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-1.34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DC32" w14:textId="2DB851F4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-0.28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268F" w14:textId="3959469C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0.74</w:t>
            </w:r>
          </w:p>
        </w:tc>
      </w:tr>
      <w:tr w:rsidR="00BE04E5" w:rsidRPr="00EB5879" w14:paraId="46B5F12D" w14:textId="77777777" w:rsidTr="00BE04E5">
        <w:trPr>
          <w:trHeight w:val="300"/>
        </w:trPr>
        <w:tc>
          <w:tcPr>
            <w:tcW w:w="3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D1FA0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EPA5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337EE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59A93" w14:textId="7DD7475C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-2.39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CF92" w14:textId="21F70904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0.18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2E989" w14:textId="31490B30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2.31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5E9E9" w14:textId="3CCB1660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-2.95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B71E0" w14:textId="11B60687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0.10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C7D3D" w14:textId="210E2619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2.19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3EFD" w14:textId="24257D9C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-3.32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41BC" w14:textId="28199BB9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-0.19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48A42" w14:textId="043979CA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1.97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F252" w14:textId="613720C8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-3.92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526A8" w14:textId="3E8B23BC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-0.75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8C00A" w14:textId="02F2625F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1.64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24A2" w14:textId="535B0961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-3.19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555C" w14:textId="6335C00C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-0.40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8395" w14:textId="7525E8D6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1.93</w:t>
            </w:r>
          </w:p>
        </w:tc>
      </w:tr>
      <w:tr w:rsidR="00BE04E5" w:rsidRPr="00EB5879" w14:paraId="67D0759C" w14:textId="77777777" w:rsidTr="00BE04E5">
        <w:trPr>
          <w:trHeight w:val="300"/>
        </w:trPr>
        <w:tc>
          <w:tcPr>
            <w:tcW w:w="3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2238A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A36F5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15F8" w14:textId="384CDFAB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-1.14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9115" w14:textId="013CFC48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88728" w14:textId="6FD9382A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1.47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5C9AC" w14:textId="42CDAE41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918B" w14:textId="6D939715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A54F8" w14:textId="7D8E8101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6EE8" w14:textId="682FAB91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98B0" w14:textId="2E9C2660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7930C" w14:textId="34E87657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0.98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F79F" w14:textId="7ED72436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-2.63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5472" w14:textId="5C4BC29F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C7067" w14:textId="110480A4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1B32" w14:textId="2FF28CD6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-2.02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5011" w14:textId="4DB58CBC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55C3D" w14:textId="10DDDDB7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1.04</w:t>
            </w:r>
          </w:p>
        </w:tc>
      </w:tr>
      <w:tr w:rsidR="00BE04E5" w:rsidRPr="00EB5879" w14:paraId="0BE17ED2" w14:textId="77777777" w:rsidTr="000D7E26">
        <w:trPr>
          <w:trHeight w:val="315"/>
        </w:trPr>
        <w:tc>
          <w:tcPr>
            <w:tcW w:w="3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CDFA0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BE3EE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DD08" w14:textId="5D60B227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3EE3" w14:textId="3D42A03D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0.14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09980" w14:textId="5EFFB9BD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1.15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DBA43" w14:textId="030ACE5C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725C" w14:textId="725D8C80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FAFB" w14:textId="0C7E4CF0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65333491" w14:textId="75A66151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8028" w14:textId="4014508D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646F" w14:textId="02024719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0.82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4CAD15C" w14:textId="1D6A3B0C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-2.21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AADD" w14:textId="230884FC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D9E1A" w14:textId="414795D1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0271FAA" w14:textId="4E8A8457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9CE4" w14:textId="34D788D0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DB263" w14:textId="15073649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0.65</w:t>
            </w:r>
          </w:p>
        </w:tc>
      </w:tr>
      <w:tr w:rsidR="00BE04E5" w:rsidRPr="00EB5879" w14:paraId="450FE5A0" w14:textId="77777777" w:rsidTr="00BE04E5">
        <w:trPr>
          <w:trHeight w:val="300"/>
        </w:trPr>
        <w:tc>
          <w:tcPr>
            <w:tcW w:w="3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05B2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ETU30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65B79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1AAF" w14:textId="16D88A69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-2.80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6A5D" w14:textId="748DE7C1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0.16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953DD" w14:textId="4FAAAEB1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2.15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3C93" w14:textId="35184939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-3.18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8D7A" w14:textId="341CECE0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B2C09" w14:textId="387D3260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2.01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F6EA" w14:textId="15D204A8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-3.46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37D8" w14:textId="409760EF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7FBDD" w14:textId="4F9098FF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0F13" w14:textId="31E240F5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-4.58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1D47" w14:textId="4C363759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8EA4F" w14:textId="3B115D9C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1.46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B768" w14:textId="69AFB29C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-3.72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0165" w14:textId="5A27E5E5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0801E" w14:textId="1588DE7A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1.65</w:t>
            </w:r>
          </w:p>
        </w:tc>
      </w:tr>
      <w:tr w:rsidR="00BE04E5" w:rsidRPr="00EB5879" w14:paraId="5B918DB7" w14:textId="77777777" w:rsidTr="00BE04E5">
        <w:trPr>
          <w:trHeight w:val="300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90617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B6776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022B" w14:textId="24C02425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-1.52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FF78" w14:textId="3BF29F50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0.02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D5BE2" w14:textId="74FD8309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1.29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DD45" w14:textId="5093779F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-1.61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76AE" w14:textId="5321A0A1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-0.14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0F083" w14:textId="6BE608CD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A17C2CE" w14:textId="75D7F853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-2.20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4448" w14:textId="3AAD5C4A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D6A20" w14:textId="320887F3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4404" w14:textId="1A633873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-2.89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00A1" w14:textId="2AFF28A0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FFCA6" w14:textId="68477579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0.57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562D" w14:textId="7C21A4A8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-2.35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EF70" w14:textId="49AFFD19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87587" w14:textId="724831B5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0.80</w:t>
            </w:r>
          </w:p>
        </w:tc>
      </w:tr>
      <w:tr w:rsidR="00BE04E5" w:rsidRPr="00EB5879" w14:paraId="25DB4A33" w14:textId="77777777" w:rsidTr="000D7E26">
        <w:trPr>
          <w:trHeight w:val="315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67EDE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DFF3E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92EA" w14:textId="7FBF2CD7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E6FE" w14:textId="72608F6A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73DED" w14:textId="07281259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FB6A1" w14:textId="71FF4625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-1.28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E22F8" w14:textId="62D6C9BD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-0.15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04DE6" w14:textId="3D9C7F85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239472D" w14:textId="7EB2CAAC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-1.69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3BEE" w14:textId="6A740A7A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3BDE0" w14:textId="4D562EC3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2D81EDB" w14:textId="621D7F75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-2.27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815C" w14:textId="0C8F251F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-0.94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3A367" w14:textId="2A3DDDB2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4207F5B" w14:textId="0C33068B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B734" w14:textId="2C0A0A8F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B0428" w14:textId="7DFFD7FC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0.47</w:t>
            </w:r>
          </w:p>
        </w:tc>
      </w:tr>
      <w:tr w:rsidR="00BE04E5" w:rsidRPr="00EB5879" w14:paraId="6F8365D2" w14:textId="77777777" w:rsidTr="00BE04E5">
        <w:trPr>
          <w:trHeight w:val="300"/>
        </w:trPr>
        <w:tc>
          <w:tcPr>
            <w:tcW w:w="3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A4DEF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ETU70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CA7A2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DB93" w14:textId="3F40F0D3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-2.81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7B8F" w14:textId="3D35B31D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0.06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3D8D1" w14:textId="3D0EA0F5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2.07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1A8C8" w14:textId="70E5A5C6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-3.05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FF35" w14:textId="14EA24C3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-0.02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F8C84" w14:textId="592FF94B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2.15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6BE3" w14:textId="3E1EC0A6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-3.28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A553" w14:textId="4A113D15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5464" w14:textId="31FEB06D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681B" w14:textId="5FFEFB5C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-4.46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9D4F" w14:textId="50B3A9BF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BE72C" w14:textId="3889AD66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1.55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460B" w14:textId="3C709B6F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-3.86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03A4" w14:textId="10ADE012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-0.41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476EE" w14:textId="5220FCEE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1.83</w:t>
            </w:r>
          </w:p>
        </w:tc>
      </w:tr>
      <w:tr w:rsidR="00BE04E5" w:rsidRPr="00EB5879" w14:paraId="1CEE0396" w14:textId="77777777" w:rsidTr="00BE04E5">
        <w:trPr>
          <w:trHeight w:val="300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E60F92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00544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E881" w14:textId="0C8985E3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-1.56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7ECB" w14:textId="02503051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1B18" w14:textId="7661E8F8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75064" w14:textId="41F0FC91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-1.62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0304" w14:textId="4B606B58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47F80" w14:textId="01F81267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C1C438B" w14:textId="41B73107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-2.04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F082" w14:textId="66D88210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269DD" w14:textId="4DCA563F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3DCB" w14:textId="61E68A3D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-2.85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6DEA" w14:textId="40AA8EC1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6353" w14:textId="4F447259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65A1" w14:textId="28BE25BF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-2.35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C2B5" w14:textId="17152EA6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85EEA" w14:textId="1F099D0A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1.02</w:t>
            </w:r>
          </w:p>
        </w:tc>
      </w:tr>
      <w:tr w:rsidR="00BE04E5" w:rsidRPr="00EB5879" w14:paraId="7FAEFD20" w14:textId="77777777" w:rsidTr="000D7E26">
        <w:trPr>
          <w:trHeight w:val="315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0C5D64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7C59B" w14:textId="77777777" w:rsidR="00BE04E5" w:rsidRPr="00EB5879" w:rsidRDefault="00BE04E5" w:rsidP="00BE04E5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A3F3" w14:textId="2768B704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-1.14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2768C" w14:textId="33B66F14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AA775" w14:textId="654458F6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1.01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221A" w14:textId="002B30AF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F6D0" w14:textId="14044A09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092AF" w14:textId="20528954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0A7814E0" w14:textId="40548482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8BEC" w14:textId="24339A42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BF91" w14:textId="3A6E3C3B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FE2E78F" w14:textId="3284C7AE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-2.48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102B" w14:textId="65C927B7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B3CCD" w14:textId="7E7387EC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A4875FD" w14:textId="7829B753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-1.92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4BF2" w14:textId="67413A53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-0.56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53F02" w14:textId="36F2D1E8" w:rsidR="00BE04E5" w:rsidRPr="00EB5879" w:rsidRDefault="00BE04E5" w:rsidP="00BE04E5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BE04E5">
              <w:rPr>
                <w:color w:val="000000"/>
                <w:sz w:val="16"/>
                <w:szCs w:val="16"/>
              </w:rPr>
              <w:t>0.62</w:t>
            </w:r>
          </w:p>
        </w:tc>
      </w:tr>
    </w:tbl>
    <w:p w14:paraId="7731A6D0" w14:textId="77777777" w:rsidR="00BE04E5" w:rsidRDefault="00BE04E5" w:rsidP="00BE04E5">
      <w:pPr>
        <w:spacing w:before="240" w:after="0"/>
        <w:rPr>
          <w:sz w:val="22"/>
          <w:szCs w:val="22"/>
          <w:lang w:eastAsia="zh-CN"/>
        </w:rPr>
      </w:pPr>
    </w:p>
    <w:p w14:paraId="1F18B1DA" w14:textId="11B64F9C" w:rsidR="00BE04E5" w:rsidRPr="00BE04E5" w:rsidRDefault="00BE04E5" w:rsidP="00BE04E5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3.</w:t>
      </w:r>
      <w:r w:rsidRPr="00BE04E5">
        <w:rPr>
          <w:sz w:val="22"/>
          <w:szCs w:val="22"/>
        </w:rPr>
        <w:t xml:space="preserve"> simulation results of CSI</w:t>
      </w:r>
      <w:r w:rsidRPr="00BE04E5">
        <w:rPr>
          <w:rFonts w:hint="eastAsia"/>
          <w:sz w:val="22"/>
          <w:szCs w:val="22"/>
        </w:rPr>
        <w:t>-</w:t>
      </w:r>
      <w:r w:rsidRPr="00BE04E5">
        <w:rPr>
          <w:sz w:val="22"/>
          <w:szCs w:val="22"/>
        </w:rPr>
        <w:t xml:space="preserve">RSRP </w:t>
      </w:r>
      <w:r w:rsidR="00924A8C">
        <w:rPr>
          <w:sz w:val="22"/>
          <w:szCs w:val="22"/>
        </w:rPr>
        <w:t>accuracy under</w:t>
      </w:r>
      <w:r w:rsidRPr="00BE04E5">
        <w:rPr>
          <w:sz w:val="22"/>
          <w:szCs w:val="22"/>
        </w:rPr>
        <w:t xml:space="preserve"> {</w:t>
      </w:r>
      <w:r w:rsidR="00583120">
        <w:rPr>
          <w:sz w:val="22"/>
          <w:szCs w:val="22"/>
        </w:rPr>
        <w:t>30</w:t>
      </w:r>
      <w:r w:rsidR="00924A8C">
        <w:rPr>
          <w:sz w:val="22"/>
          <w:szCs w:val="22"/>
        </w:rPr>
        <w:t xml:space="preserve">GHz, </w:t>
      </w:r>
      <w:r w:rsidR="00924A8C" w:rsidRPr="00BE04E5">
        <w:rPr>
          <w:sz w:val="22"/>
          <w:szCs w:val="22"/>
        </w:rPr>
        <w:t>SINR = -6dB, 48PRB, D=3</w:t>
      </w:r>
      <w:r w:rsidR="00924A8C">
        <w:rPr>
          <w:sz w:val="22"/>
          <w:szCs w:val="22"/>
        </w:rPr>
        <w:t>, 60</w:t>
      </w:r>
      <w:r w:rsidR="00924A8C" w:rsidRPr="00BE04E5">
        <w:rPr>
          <w:sz w:val="22"/>
          <w:szCs w:val="22"/>
        </w:rPr>
        <w:t>KHz SCS</w:t>
      </w:r>
      <w:r w:rsidRPr="00BE04E5">
        <w:rPr>
          <w:sz w:val="22"/>
          <w:szCs w:val="22"/>
        </w:rPr>
        <w:t>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1"/>
        <w:gridCol w:w="670"/>
        <w:gridCol w:w="551"/>
        <w:gridCol w:w="549"/>
        <w:gridCol w:w="548"/>
        <w:gridCol w:w="550"/>
        <w:gridCol w:w="548"/>
        <w:gridCol w:w="548"/>
        <w:gridCol w:w="550"/>
        <w:gridCol w:w="550"/>
        <w:gridCol w:w="550"/>
        <w:gridCol w:w="550"/>
        <w:gridCol w:w="550"/>
        <w:gridCol w:w="550"/>
        <w:gridCol w:w="550"/>
        <w:gridCol w:w="550"/>
        <w:gridCol w:w="544"/>
      </w:tblGrid>
      <w:tr w:rsidR="00924A8C" w:rsidRPr="00EB5879" w14:paraId="2C7E150D" w14:textId="77777777" w:rsidTr="00924A8C">
        <w:trPr>
          <w:trHeight w:val="315"/>
        </w:trPr>
        <w:tc>
          <w:tcPr>
            <w:tcW w:w="71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BADB3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delay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353AA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D7DF9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0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66B6F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46115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D41B7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/2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ED037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69370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31823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D87F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B5B8D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3FAC6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2CP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873DE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1E1E3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3C44A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3us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E2A6B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</w:tr>
      <w:tr w:rsidR="00924A8C" w:rsidRPr="00EB5879" w14:paraId="14DEC097" w14:textId="77777777" w:rsidTr="00924A8C">
        <w:trPr>
          <w:trHeight w:val="315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A66D1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channel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74A9F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sample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6A8C6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AD2A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0FA0D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9DBD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2D69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7CF24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622F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7134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CA059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0429C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3110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F1D36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77C3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30D5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12FAD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</w:tr>
      <w:tr w:rsidR="00924A8C" w:rsidRPr="00EB5879" w14:paraId="493C1B69" w14:textId="77777777" w:rsidTr="00924A8C">
        <w:trPr>
          <w:trHeight w:val="300"/>
        </w:trPr>
        <w:tc>
          <w:tcPr>
            <w:tcW w:w="369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BFF6B" w14:textId="04B49431" w:rsidR="00FC2906" w:rsidRPr="00FC2906" w:rsidRDefault="00FC2906" w:rsidP="00FC2906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TDL-A</w:t>
            </w:r>
          </w:p>
          <w:p w14:paraId="408F11EF" w14:textId="1EA5C098" w:rsidR="00924A8C" w:rsidRPr="00EB5879" w:rsidRDefault="00FC2906" w:rsidP="00FC2906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83Hz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FD6B0" w14:textId="77777777" w:rsidR="00924A8C" w:rsidRPr="00EB5879" w:rsidRDefault="00924A8C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081D" w14:textId="19EA4AEC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-2.43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02C6" w14:textId="26D222D7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2F49" w14:textId="261EC0BF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2.19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D6B1" w14:textId="7DBFF443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-2.33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0F9B" w14:textId="5E580AE9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D75D7" w14:textId="1F88A161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2.30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E8C5B" w14:textId="41125C64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-3.06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2AF8" w14:textId="5FC2F7DC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-0.21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3082" w14:textId="340146F5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2.15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987B" w14:textId="55F4C4E2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-3.82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9BCB" w14:textId="598E3EB4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-0.73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8B748" w14:textId="78E3B7A3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1.81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F470" w14:textId="1595BBF8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-4.88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37C4" w14:textId="66F75FD6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-1.18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13432" w14:textId="035951C6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1.54</w:t>
            </w:r>
          </w:p>
        </w:tc>
      </w:tr>
      <w:tr w:rsidR="00924A8C" w:rsidRPr="00EB5879" w14:paraId="410705AA" w14:textId="77777777" w:rsidTr="00924A8C">
        <w:trPr>
          <w:trHeight w:val="300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F45C4C" w14:textId="77777777" w:rsidR="00924A8C" w:rsidRPr="00EB5879" w:rsidRDefault="00924A8C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58615" w14:textId="77777777" w:rsidR="00924A8C" w:rsidRPr="00EB5879" w:rsidRDefault="00924A8C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AF7E" w14:textId="44F89E69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-1.25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42C6" w14:textId="4764B18A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08324" w14:textId="6473C2A3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1.23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3D46B" w14:textId="13C541D0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-1.28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ECA1" w14:textId="233A5A34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ABB92" w14:textId="61DEFCA9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1.35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BD22" w14:textId="213A6805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-1.65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AD2C" w14:textId="3DBBA662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-0.23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E5970" w14:textId="631C00F7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1.01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D91C" w14:textId="655C7E69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-2.43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BC38" w14:textId="13BF1F91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-0.80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3A143" w14:textId="4F8D2ED2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56E9" w14:textId="130995F0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-2.99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2519" w14:textId="65468E0D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-1.20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1250C" w14:textId="2F05FFFC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0.34</w:t>
            </w:r>
          </w:p>
        </w:tc>
      </w:tr>
      <w:tr w:rsidR="00924A8C" w:rsidRPr="00EB5879" w14:paraId="6508C246" w14:textId="77777777" w:rsidTr="00583120">
        <w:trPr>
          <w:trHeight w:val="315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712F76" w14:textId="77777777" w:rsidR="00924A8C" w:rsidRPr="00EB5879" w:rsidRDefault="00924A8C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A081" w14:textId="77777777" w:rsidR="00924A8C" w:rsidRPr="00EB5879" w:rsidRDefault="00924A8C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3827" w14:textId="19B3A86A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-1.02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EE7FD" w14:textId="5F6CF451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0.02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6BB1D" w14:textId="1276B339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1.20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1814" w14:textId="46B7F4FD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-1.02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C196" w14:textId="672A81E7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0.11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456F5" w14:textId="2AE4832A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DE8C913" w14:textId="636C0D61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-1.48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B01A" w14:textId="0F51A3DA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-0.27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E92E4" w14:textId="20E02F54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0.85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B65E634" w14:textId="1CAD575F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-2.00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D4DA1" w14:textId="5D8FB221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-0.86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7F354" w14:textId="6E66DEAB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0.63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AF30" w14:textId="75553DDD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-2.42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9DD3" w14:textId="62FCE728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-1.18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A9C3D" w14:textId="08C05B6A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0.16</w:t>
            </w:r>
          </w:p>
        </w:tc>
      </w:tr>
      <w:tr w:rsidR="00924A8C" w:rsidRPr="00EB5879" w14:paraId="513B0966" w14:textId="77777777" w:rsidTr="00924A8C">
        <w:trPr>
          <w:trHeight w:val="300"/>
        </w:trPr>
        <w:tc>
          <w:tcPr>
            <w:tcW w:w="3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C412" w14:textId="450A2F76" w:rsidR="00FC2906" w:rsidRPr="00FC2906" w:rsidRDefault="00FC2906" w:rsidP="00FC2906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TDL-</w:t>
            </w:r>
            <w:r>
              <w:rPr>
                <w:rFonts w:ascii="Arial" w:eastAsia="宋体" w:hAnsi="Arial" w:cs="Arial"/>
                <w:kern w:val="2"/>
                <w:sz w:val="14"/>
                <w:szCs w:val="14"/>
              </w:rPr>
              <w:t>C</w:t>
            </w:r>
          </w:p>
          <w:p w14:paraId="1C11E9D9" w14:textId="460A987B" w:rsidR="00924A8C" w:rsidRPr="00EB5879" w:rsidRDefault="00FC2906" w:rsidP="00FC2906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83</w:t>
            </w:r>
            <w:r>
              <w:rPr>
                <w:rFonts w:ascii="Arial" w:eastAsia="宋体" w:hAnsi="Arial" w:cs="Arial"/>
                <w:kern w:val="2"/>
                <w:sz w:val="14"/>
                <w:szCs w:val="14"/>
              </w:rPr>
              <w:t>0</w:t>
            </w: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Hz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4EB51" w14:textId="77777777" w:rsidR="00924A8C" w:rsidRPr="00EB5879" w:rsidRDefault="00924A8C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7930" w14:textId="7B9575F2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-2.24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FC88" w14:textId="76AF02E2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0.10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9BBEE" w14:textId="4E0A874B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2.30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8116" w14:textId="4A40A224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-2.45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0AEC" w14:textId="0694B59C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E916" w14:textId="51ED7FF3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2.01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B34E" w14:textId="389B0C71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-3.03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87A9" w14:textId="3AF356E9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-0.26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2D71" w14:textId="2B8007D5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1.92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3A18" w14:textId="04AEECE0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-3.76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6FBB" w14:textId="3CD2F1F3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-0.76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1792" w14:textId="15B87ECF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1.86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368D" w14:textId="3FA63D13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-4.43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7207" w14:textId="7D226AD2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-1.17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2FDD" w14:textId="5044FDA1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1.55</w:t>
            </w:r>
          </w:p>
        </w:tc>
      </w:tr>
      <w:tr w:rsidR="00924A8C" w:rsidRPr="00EB5879" w14:paraId="74E72692" w14:textId="77777777" w:rsidTr="00924A8C">
        <w:trPr>
          <w:trHeight w:val="300"/>
        </w:trPr>
        <w:tc>
          <w:tcPr>
            <w:tcW w:w="3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E47F45" w14:textId="77777777" w:rsidR="00924A8C" w:rsidRPr="00EB5879" w:rsidRDefault="00924A8C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36584" w14:textId="77777777" w:rsidR="00924A8C" w:rsidRPr="00EB5879" w:rsidRDefault="00924A8C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3E8F" w14:textId="2D07FA25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-1.33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EA57" w14:textId="6F719B26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0.09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0BEC9" w14:textId="3AD747A1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1.40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DAD1" w14:textId="11A2A758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-1.39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6DCD" w14:textId="5328F239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0.06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71E33" w14:textId="325B64DC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1.29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645E" w14:textId="65F780AF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-1.76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3BD2" w14:textId="0F9D880B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-0.24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CC0AE" w14:textId="19274AAF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1.01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A16F" w14:textId="3720F44B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-2.42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1171" w14:textId="2BD9F3B9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-0.76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7E807" w14:textId="1EDD75CC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356E" w14:textId="6E6662A0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-3.02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6B1F" w14:textId="54255182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-1.23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5338B" w14:textId="5023F0BC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0.41</w:t>
            </w:r>
          </w:p>
        </w:tc>
      </w:tr>
      <w:tr w:rsidR="00924A8C" w:rsidRPr="00EB5879" w14:paraId="18570AD0" w14:textId="77777777" w:rsidTr="000D7E26">
        <w:trPr>
          <w:trHeight w:val="315"/>
        </w:trPr>
        <w:tc>
          <w:tcPr>
            <w:tcW w:w="3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FAF64" w14:textId="77777777" w:rsidR="00924A8C" w:rsidRPr="00EB5879" w:rsidRDefault="00924A8C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86F02" w14:textId="77777777" w:rsidR="00924A8C" w:rsidRPr="00EB5879" w:rsidRDefault="00924A8C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9E35" w14:textId="14BA8916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-1.17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221B" w14:textId="07BE7A9A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0.14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25141" w14:textId="00857E93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1695" w14:textId="184F1D21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-1.14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4884" w14:textId="31068768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1C97E" w14:textId="354C6C8B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1.09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ECBC2F0" w14:textId="4D5CE8A2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-1.37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34B2" w14:textId="65EC1380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-0.26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83C2" w14:textId="35824ED4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2475CF3" w14:textId="7F1BD100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-2.05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CE50" w14:textId="2022EA89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-0.74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AC9A" w14:textId="00CDE0C2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0.55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F526C1B" w14:textId="695F38D1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-2.79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31AE" w14:textId="5B3C6AA5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-1.28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D34D" w14:textId="626ABC40" w:rsidR="00924A8C" w:rsidRPr="00EB5879" w:rsidRDefault="00924A8C" w:rsidP="00924A8C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924A8C">
              <w:rPr>
                <w:color w:val="000000"/>
                <w:sz w:val="16"/>
                <w:szCs w:val="16"/>
              </w:rPr>
              <w:t>0.15</w:t>
            </w:r>
          </w:p>
        </w:tc>
      </w:tr>
    </w:tbl>
    <w:p w14:paraId="6C4A874F" w14:textId="77777777" w:rsidR="00BE04E5" w:rsidRDefault="00BE04E5" w:rsidP="00BE04E5">
      <w:pPr>
        <w:spacing w:before="240" w:after="0"/>
        <w:rPr>
          <w:sz w:val="22"/>
          <w:szCs w:val="22"/>
          <w:lang w:eastAsia="zh-CN"/>
        </w:rPr>
      </w:pPr>
    </w:p>
    <w:p w14:paraId="0235C5BC" w14:textId="271544AC" w:rsidR="00BE04E5" w:rsidRPr="00BE04E5" w:rsidRDefault="00BE04E5" w:rsidP="00BE04E5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4.</w:t>
      </w:r>
      <w:r w:rsidRPr="00BE04E5">
        <w:rPr>
          <w:sz w:val="22"/>
          <w:szCs w:val="22"/>
        </w:rPr>
        <w:t xml:space="preserve"> simulation results of CSI</w:t>
      </w:r>
      <w:r w:rsidRPr="00BE04E5">
        <w:rPr>
          <w:rFonts w:hint="eastAsia"/>
          <w:sz w:val="22"/>
          <w:szCs w:val="22"/>
        </w:rPr>
        <w:t>-</w:t>
      </w:r>
      <w:r w:rsidRPr="00BE04E5">
        <w:rPr>
          <w:sz w:val="22"/>
          <w:szCs w:val="22"/>
        </w:rPr>
        <w:t>RSRP for {</w:t>
      </w:r>
      <w:r w:rsidR="00583120">
        <w:rPr>
          <w:sz w:val="22"/>
          <w:szCs w:val="22"/>
        </w:rPr>
        <w:t xml:space="preserve">30GHz, </w:t>
      </w:r>
      <w:r w:rsidR="00583120" w:rsidRPr="00BE04E5">
        <w:rPr>
          <w:sz w:val="22"/>
          <w:szCs w:val="22"/>
        </w:rPr>
        <w:t>SINR = -6dB, 48PRB, D=3</w:t>
      </w:r>
      <w:r w:rsidR="00583120">
        <w:rPr>
          <w:sz w:val="22"/>
          <w:szCs w:val="22"/>
        </w:rPr>
        <w:t>, 120</w:t>
      </w:r>
      <w:r w:rsidR="00583120" w:rsidRPr="00BE04E5">
        <w:rPr>
          <w:sz w:val="22"/>
          <w:szCs w:val="22"/>
        </w:rPr>
        <w:t>KHz SCS</w:t>
      </w:r>
      <w:r w:rsidRPr="00BE04E5">
        <w:rPr>
          <w:sz w:val="22"/>
          <w:szCs w:val="22"/>
        </w:rPr>
        <w:t>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1"/>
        <w:gridCol w:w="668"/>
        <w:gridCol w:w="550"/>
        <w:gridCol w:w="546"/>
        <w:gridCol w:w="546"/>
        <w:gridCol w:w="550"/>
        <w:gridCol w:w="550"/>
        <w:gridCol w:w="548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</w:tblGrid>
      <w:tr w:rsidR="00BE04E5" w:rsidRPr="00EB5879" w14:paraId="5BFECBA6" w14:textId="77777777" w:rsidTr="00FC2906">
        <w:trPr>
          <w:trHeight w:val="315"/>
        </w:trPr>
        <w:tc>
          <w:tcPr>
            <w:tcW w:w="71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F5D4A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delay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ACF3A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CD1C5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0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8230C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54AD8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4FEE3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/2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309B4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823EC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6CCEE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0A924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5AC63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3116E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2CP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7D08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96E19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1BF40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3us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2D1FD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</w:tr>
      <w:tr w:rsidR="00BE04E5" w:rsidRPr="00EB5879" w14:paraId="0F938361" w14:textId="77777777" w:rsidTr="00FC2906">
        <w:trPr>
          <w:trHeight w:val="31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778FE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channel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9925F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sample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12824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E0EA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A6A2A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C286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4C7E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9785A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1B30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0271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D6239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EEE3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4D8F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651A5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19F4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9EE0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ACD52" w14:textId="77777777" w:rsidR="00BE04E5" w:rsidRPr="00EB5879" w:rsidRDefault="00BE04E5" w:rsidP="00924A8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</w:tr>
      <w:tr w:rsidR="00FC2906" w:rsidRPr="00EB5879" w14:paraId="773D5FA6" w14:textId="77777777" w:rsidTr="00FC2906">
        <w:trPr>
          <w:trHeight w:val="300"/>
        </w:trPr>
        <w:tc>
          <w:tcPr>
            <w:tcW w:w="37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52E8" w14:textId="77777777" w:rsidR="00FC2906" w:rsidRPr="00FC2906" w:rsidRDefault="00FC2906" w:rsidP="00FC2906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TDL-A</w:t>
            </w:r>
          </w:p>
          <w:p w14:paraId="2923E9BF" w14:textId="51E17FF2" w:rsidR="00FC2906" w:rsidRPr="00EB5879" w:rsidRDefault="00FC2906" w:rsidP="00FC2906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83Hz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AFF21" w14:textId="77777777" w:rsidR="00FC2906" w:rsidRPr="00EB5879" w:rsidRDefault="00FC2906" w:rsidP="00FC2906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7E6A" w14:textId="28B5861A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-2.77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71C9" w14:textId="5DF61DFB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0.09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1E96" w14:textId="16091F7C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2.58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2FFE" w14:textId="461A6FC1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-2.64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1F265" w14:textId="0C9AD6F4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0.07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D05B4" w14:textId="2CBE7DA4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2.07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8B5A" w14:textId="08670A77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-3.18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E80A" w14:textId="2153156D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-0.27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8BA7F" w14:textId="7015E7EA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2.11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8570" w14:textId="2480AD59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-4.32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D15B" w14:textId="0FA62F1F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-0.76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A8EB1" w14:textId="0E6F0670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1.87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CEBB" w14:textId="1F12392B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-8.99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98C8" w14:textId="2C78D9A1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-3.21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D0A7" w14:textId="7DBEA691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0.75</w:t>
            </w:r>
          </w:p>
        </w:tc>
      </w:tr>
      <w:tr w:rsidR="00FC2906" w:rsidRPr="00EB5879" w14:paraId="12E10842" w14:textId="77777777" w:rsidTr="00FC2906">
        <w:trPr>
          <w:trHeight w:val="300"/>
        </w:trPr>
        <w:tc>
          <w:tcPr>
            <w:tcW w:w="37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8B50FE" w14:textId="77777777" w:rsidR="00FC2906" w:rsidRPr="00EB5879" w:rsidRDefault="00FC2906" w:rsidP="00FC2906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EE7FA" w14:textId="77777777" w:rsidR="00FC2906" w:rsidRPr="00EB5879" w:rsidRDefault="00FC2906" w:rsidP="00FC2906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5B81" w14:textId="70705678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-1.63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3D1B" w14:textId="6FC1FFE4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0.07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1F518" w14:textId="348E8195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1.32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9414" w14:textId="6809C64A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-1.27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8E7F" w14:textId="26825543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-0.02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5FB3" w14:textId="35418AB1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1.28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5282D65" w14:textId="76095E03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-2.08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4D97" w14:textId="256C3F69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-0.27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761CA" w14:textId="7FDFD0F7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4440" w14:textId="3CB062A4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-2.52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F1C4" w14:textId="046C7205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-0.78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AD9D" w14:textId="04064750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0.63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4FD3" w14:textId="6041DDEF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-6.53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5228" w14:textId="4F25AD71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-3.33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88FCA" w14:textId="6A8567E9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-0.73</w:t>
            </w:r>
          </w:p>
        </w:tc>
      </w:tr>
      <w:tr w:rsidR="00FC2906" w:rsidRPr="00EB5879" w14:paraId="5668C579" w14:textId="77777777" w:rsidTr="00FC2906">
        <w:trPr>
          <w:trHeight w:val="315"/>
        </w:trPr>
        <w:tc>
          <w:tcPr>
            <w:tcW w:w="37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069794" w14:textId="77777777" w:rsidR="00FC2906" w:rsidRPr="00EB5879" w:rsidRDefault="00FC2906" w:rsidP="00FC2906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ED2C" w14:textId="77777777" w:rsidR="00FC2906" w:rsidRPr="00EB5879" w:rsidRDefault="00FC2906" w:rsidP="00FC2906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73C0" w14:textId="0D8DE060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-1.26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3A28" w14:textId="7B9870C3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0.08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ED37" w14:textId="612A348A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1.09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4B45" w14:textId="2E922566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-1.16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6C50" w14:textId="2FD488C6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-0.04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4EF29" w14:textId="35B0269D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0BD7D748" w14:textId="688B955E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-1.67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A165" w14:textId="44028992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-0.32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EA164" w14:textId="19069DDF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0.89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F42635A" w14:textId="014037A0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-2.12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A4E6F" w14:textId="56504BF0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-0.80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D0E3" w14:textId="3B9A255B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0.46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8920" w14:textId="15BF6B8A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-6.27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89C9" w14:textId="291C027F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-3.28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CB2EC" w14:textId="1F4949AC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-1.08</w:t>
            </w:r>
          </w:p>
        </w:tc>
      </w:tr>
      <w:tr w:rsidR="00FC2906" w:rsidRPr="00EB5879" w14:paraId="16A9E04A" w14:textId="77777777" w:rsidTr="00FC2906">
        <w:trPr>
          <w:trHeight w:val="300"/>
        </w:trPr>
        <w:tc>
          <w:tcPr>
            <w:tcW w:w="3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6B972" w14:textId="77777777" w:rsidR="00FC2906" w:rsidRPr="00FC2906" w:rsidRDefault="00FC2906" w:rsidP="00FC2906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TDL-</w:t>
            </w:r>
            <w:r>
              <w:rPr>
                <w:rFonts w:ascii="Arial" w:eastAsia="宋体" w:hAnsi="Arial" w:cs="Arial"/>
                <w:kern w:val="2"/>
                <w:sz w:val="14"/>
                <w:szCs w:val="14"/>
              </w:rPr>
              <w:t>C</w:t>
            </w:r>
          </w:p>
          <w:p w14:paraId="0C6CA694" w14:textId="67451CAF" w:rsidR="00FC2906" w:rsidRPr="00EB5879" w:rsidRDefault="00FC2906" w:rsidP="00FC2906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83</w:t>
            </w:r>
            <w:r>
              <w:rPr>
                <w:rFonts w:ascii="Arial" w:eastAsia="宋体" w:hAnsi="Arial" w:cs="Arial"/>
                <w:kern w:val="2"/>
                <w:sz w:val="14"/>
                <w:szCs w:val="14"/>
              </w:rPr>
              <w:t>0</w:t>
            </w: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Hz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F2A4C" w14:textId="77777777" w:rsidR="00FC2906" w:rsidRPr="00EB5879" w:rsidRDefault="00FC2906" w:rsidP="00FC2906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77BA" w14:textId="546808CF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-2.50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1DC5" w14:textId="0A1E8BC1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0.06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EEA80" w14:textId="5BD508C0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2.23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2BD5" w14:textId="7F5B0549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-2.48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9639E" w14:textId="69610D75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F8B0C" w14:textId="10561B4E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2.05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45DF" w14:textId="1DC835C7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-3.07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2ECF" w14:textId="0879050A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-0.31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7C13E" w14:textId="46E307F0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1.85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6613" w14:textId="36F0B917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-4.11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DF2A" w14:textId="3A15786B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-0.87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B1644" w14:textId="3BBC3D3F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1.55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F788" w14:textId="219734D3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-8.68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0B87" w14:textId="5FA3916C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-3.18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0FBD5" w14:textId="4BF5EDE0" w:rsidR="00FC2906" w:rsidRPr="00583120" w:rsidRDefault="00FC2906" w:rsidP="00FC2906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0.33</w:t>
            </w:r>
          </w:p>
        </w:tc>
      </w:tr>
      <w:tr w:rsidR="00583120" w:rsidRPr="00EB5879" w14:paraId="70777EF5" w14:textId="77777777" w:rsidTr="00FC2906">
        <w:trPr>
          <w:trHeight w:val="300"/>
        </w:trPr>
        <w:tc>
          <w:tcPr>
            <w:tcW w:w="3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0E3C6B" w14:textId="77777777" w:rsidR="00583120" w:rsidRPr="00EB5879" w:rsidRDefault="00583120" w:rsidP="00583120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09DED" w14:textId="77777777" w:rsidR="00583120" w:rsidRPr="00EB5879" w:rsidRDefault="00583120" w:rsidP="00583120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6AC3" w14:textId="6825C9A8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-1.64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7045" w14:textId="4139C16E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0.03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AA7BD" w14:textId="2952481E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1.27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B8A2" w14:textId="6C45C475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-1.34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E775" w14:textId="3E771717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04DB7" w14:textId="7A2EAD11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1.38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59FE" w14:textId="36B142EF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-1.89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507F" w14:textId="3FF73673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-0.31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EF34" w14:textId="72C87ED3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0.88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7A46" w14:textId="401FB91E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-2.74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CE35" w14:textId="4D2352EE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-0.95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ADFB" w14:textId="012B566F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0.61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95138" w14:textId="62BF539A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-6.45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C5C8" w14:textId="03CDDEB6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-3.29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6DD5" w14:textId="0195EE00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-1.24</w:t>
            </w:r>
          </w:p>
        </w:tc>
      </w:tr>
      <w:tr w:rsidR="00583120" w:rsidRPr="00EB5879" w14:paraId="788F2E18" w14:textId="77777777" w:rsidTr="000D7E26">
        <w:trPr>
          <w:trHeight w:val="315"/>
        </w:trPr>
        <w:tc>
          <w:tcPr>
            <w:tcW w:w="3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4E8380" w14:textId="77777777" w:rsidR="00583120" w:rsidRPr="00EB5879" w:rsidRDefault="00583120" w:rsidP="00583120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7A123" w14:textId="77777777" w:rsidR="00583120" w:rsidRPr="00EB5879" w:rsidRDefault="00583120" w:rsidP="00583120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9B2D" w14:textId="52E43D2F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-1.12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D08F" w14:textId="7D4269E7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0.08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BD52C" w14:textId="435BDAF1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D9694" w14:textId="192138B1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-1.12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A24D" w14:textId="586961A1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-0.08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D56E9" w14:textId="0EDB36B4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1.00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9BC1AE9" w14:textId="274EB5FF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-1.44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36A2" w14:textId="0F09C597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-0.42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9C476" w14:textId="356700D8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0.70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672B405" w14:textId="2A10FC3C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-2.30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CC6D" w14:textId="42CB13A2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-0.89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F5CAB" w14:textId="041C7727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0.33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072FBB1" w14:textId="3742CA6D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-6.13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E7A9B" w14:textId="31FF4A77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-3.29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28D2F" w14:textId="71C40DEB" w:rsidR="00583120" w:rsidRPr="00583120" w:rsidRDefault="00583120" w:rsidP="00583120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583120">
              <w:rPr>
                <w:color w:val="000000"/>
                <w:sz w:val="16"/>
                <w:szCs w:val="16"/>
              </w:rPr>
              <w:t>-1.63</w:t>
            </w:r>
          </w:p>
        </w:tc>
      </w:tr>
    </w:tbl>
    <w:p w14:paraId="13129108" w14:textId="77777777" w:rsidR="00BE04E5" w:rsidRDefault="00BE04E5" w:rsidP="00BE04E5">
      <w:pPr>
        <w:spacing w:before="240" w:after="0"/>
        <w:rPr>
          <w:sz w:val="22"/>
          <w:szCs w:val="22"/>
          <w:lang w:eastAsia="zh-CN"/>
        </w:rPr>
      </w:pPr>
    </w:p>
    <w:p w14:paraId="6E780A72" w14:textId="742443BE" w:rsidR="000D7E26" w:rsidRDefault="000D7E26" w:rsidP="000D7E26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Following observations can be made based on simulation results</w:t>
      </w:r>
      <w:r w:rsidR="001D0324">
        <w:rPr>
          <w:sz w:val="22"/>
          <w:szCs w:val="22"/>
          <w:lang w:eastAsia="zh-CN"/>
        </w:rPr>
        <w:t xml:space="preserve"> above.</w:t>
      </w:r>
    </w:p>
    <w:p w14:paraId="0E359899" w14:textId="2F6B4B98" w:rsidR="000D7E26" w:rsidRPr="001D0324" w:rsidRDefault="001D0324" w:rsidP="000D7E26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1. </w:t>
      </w:r>
      <w:r w:rsidR="000D7E26" w:rsidRPr="001D0324">
        <w:rPr>
          <w:sz w:val="22"/>
          <w:szCs w:val="22"/>
          <w:lang w:eastAsia="zh-CN"/>
        </w:rPr>
        <w:t xml:space="preserve">If </w:t>
      </w:r>
      <w:proofErr w:type="spellStart"/>
      <w:r w:rsidR="000D7E26" w:rsidRPr="001D0324">
        <w:rPr>
          <w:sz w:val="22"/>
          <w:szCs w:val="22"/>
          <w:lang w:eastAsia="zh-CN"/>
        </w:rPr>
        <w:t>timining</w:t>
      </w:r>
      <w:proofErr w:type="spellEnd"/>
      <w:r w:rsidR="000D7E26" w:rsidRPr="001D0324">
        <w:rPr>
          <w:sz w:val="22"/>
          <w:szCs w:val="22"/>
          <w:lang w:eastAsia="zh-CN"/>
        </w:rPr>
        <w:t xml:space="preserve"> delay between two cells is smaller than CP, the absolute </w:t>
      </w:r>
      <w:proofErr w:type="spellStart"/>
      <w:r w:rsidR="000D7E26" w:rsidRPr="001D0324">
        <w:rPr>
          <w:sz w:val="22"/>
          <w:szCs w:val="22"/>
          <w:lang w:eastAsia="zh-CN"/>
        </w:rPr>
        <w:t>accuary</w:t>
      </w:r>
      <w:proofErr w:type="spellEnd"/>
      <w:r w:rsidR="000D7E26" w:rsidRPr="001D0324">
        <w:rPr>
          <w:sz w:val="22"/>
          <w:szCs w:val="22"/>
          <w:lang w:eastAsia="zh-CN"/>
        </w:rPr>
        <w:t xml:space="preserve"> of CSI-RSRP measurement with 5 samples is within ±2 dB in both FR1 and FR2.</w:t>
      </w:r>
    </w:p>
    <w:p w14:paraId="4F53C324" w14:textId="423FE1C8" w:rsidR="001D0324" w:rsidRPr="001D0324" w:rsidRDefault="001D0324" w:rsidP="001D0324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2.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</w:t>
      </w:r>
      <w:r>
        <w:rPr>
          <w:sz w:val="22"/>
          <w:szCs w:val="22"/>
          <w:lang w:eastAsia="zh-CN"/>
        </w:rPr>
        <w:t>2</w:t>
      </w:r>
      <w:r w:rsidRPr="001D0324">
        <w:rPr>
          <w:sz w:val="22"/>
          <w:szCs w:val="22"/>
          <w:lang w:eastAsia="zh-CN"/>
        </w:rPr>
        <w:t xml:space="preserve">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CSI-RSRP measurement with 5 samples is within ±</w:t>
      </w:r>
      <w:r>
        <w:rPr>
          <w:sz w:val="22"/>
          <w:szCs w:val="22"/>
          <w:lang w:eastAsia="zh-CN"/>
        </w:rPr>
        <w:t>3</w:t>
      </w:r>
      <w:r w:rsidRPr="001D0324">
        <w:rPr>
          <w:sz w:val="22"/>
          <w:szCs w:val="22"/>
          <w:lang w:eastAsia="zh-CN"/>
        </w:rPr>
        <w:t xml:space="preserve"> dB in both FR1 and FR2.</w:t>
      </w:r>
    </w:p>
    <w:p w14:paraId="6E4E9B1C" w14:textId="27C58E26" w:rsidR="001D0324" w:rsidRPr="001D0324" w:rsidRDefault="001D0324" w:rsidP="001D0324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3.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</w:t>
      </w:r>
      <w:r>
        <w:rPr>
          <w:sz w:val="22"/>
          <w:szCs w:val="22"/>
          <w:lang w:eastAsia="zh-CN"/>
        </w:rPr>
        <w:t>3us</w:t>
      </w:r>
      <w:r w:rsidRPr="001D0324">
        <w:rPr>
          <w:sz w:val="22"/>
          <w:szCs w:val="22"/>
          <w:lang w:eastAsia="zh-CN"/>
        </w:rPr>
        <w:t xml:space="preserve">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CSI-RSRP measurement with 5 samples is within ±2 dB in FR1 </w:t>
      </w:r>
      <w:r>
        <w:rPr>
          <w:sz w:val="22"/>
          <w:szCs w:val="22"/>
          <w:lang w:eastAsia="zh-CN"/>
        </w:rPr>
        <w:t>only</w:t>
      </w:r>
      <w:r w:rsidRPr="001D0324">
        <w:rPr>
          <w:sz w:val="22"/>
          <w:szCs w:val="22"/>
          <w:lang w:eastAsia="zh-CN"/>
        </w:rPr>
        <w:t>.</w:t>
      </w:r>
    </w:p>
    <w:p w14:paraId="568E3C94" w14:textId="60EB0F22" w:rsidR="001D0324" w:rsidRPr="001D0324" w:rsidRDefault="001D0324" w:rsidP="001D0324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4.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CSI-RSRP measurement with </w:t>
      </w:r>
      <w:r>
        <w:rPr>
          <w:sz w:val="22"/>
          <w:szCs w:val="22"/>
          <w:lang w:eastAsia="zh-CN"/>
        </w:rPr>
        <w:t>3</w:t>
      </w:r>
      <w:r w:rsidRPr="001D0324">
        <w:rPr>
          <w:sz w:val="22"/>
          <w:szCs w:val="22"/>
          <w:lang w:eastAsia="zh-CN"/>
        </w:rPr>
        <w:t xml:space="preserve"> samples is </w:t>
      </w:r>
      <w:r>
        <w:rPr>
          <w:sz w:val="22"/>
          <w:szCs w:val="22"/>
          <w:lang w:eastAsia="zh-CN"/>
        </w:rPr>
        <w:t>worse than</w:t>
      </w:r>
      <w:r w:rsidRPr="001D0324">
        <w:rPr>
          <w:sz w:val="22"/>
          <w:szCs w:val="22"/>
          <w:lang w:eastAsia="zh-CN"/>
        </w:rPr>
        <w:t xml:space="preserve"> ±2 dB in both FR1 and FR2.</w:t>
      </w:r>
    </w:p>
    <w:p w14:paraId="55D4C4C8" w14:textId="77777777" w:rsidR="001D0324" w:rsidRDefault="001D0324" w:rsidP="001D0324">
      <w:pPr>
        <w:spacing w:before="240" w:after="0"/>
        <w:jc w:val="both"/>
        <w:rPr>
          <w:i/>
          <w:iCs/>
          <w:sz w:val="22"/>
          <w:szCs w:val="22"/>
          <w:lang w:eastAsia="zh-CN"/>
        </w:rPr>
      </w:pPr>
    </w:p>
    <w:p w14:paraId="45C1AC25" w14:textId="03A9FAC4" w:rsidR="00CC6F36" w:rsidRPr="001D2FBF" w:rsidRDefault="00CC6F36" w:rsidP="00236E73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3D3452CD" w14:textId="22F6302C" w:rsidR="00745426" w:rsidRDefault="00967D32" w:rsidP="00745426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 w:rsidR="006777A7">
        <w:rPr>
          <w:sz w:val="22"/>
          <w:szCs w:val="22"/>
        </w:rPr>
        <w:t>contribution we provide</w:t>
      </w:r>
      <w:r w:rsidR="00F73DF5">
        <w:rPr>
          <w:sz w:val="22"/>
          <w:szCs w:val="22"/>
        </w:rPr>
        <w:t>d</w:t>
      </w:r>
      <w:r w:rsidR="006777A7">
        <w:rPr>
          <w:sz w:val="22"/>
          <w:szCs w:val="22"/>
        </w:rPr>
        <w:t xml:space="preserve"> </w:t>
      </w:r>
      <w:r w:rsidR="00F73DF5">
        <w:rPr>
          <w:sz w:val="22"/>
          <w:szCs w:val="22"/>
          <w:lang w:val="en-US"/>
        </w:rPr>
        <w:t>simulation results for CSI-RS</w:t>
      </w:r>
      <w:r w:rsidR="00CE5C1E">
        <w:rPr>
          <w:sz w:val="22"/>
          <w:szCs w:val="22"/>
          <w:lang w:val="en-US"/>
        </w:rPr>
        <w:t>RP</w:t>
      </w:r>
      <w:r w:rsidR="00F73DF5">
        <w:rPr>
          <w:sz w:val="22"/>
          <w:szCs w:val="22"/>
          <w:lang w:val="en-US"/>
        </w:rPr>
        <w:t xml:space="preserve"> measurement accuracy</w:t>
      </w:r>
      <w:r w:rsidR="00745426">
        <w:rPr>
          <w:sz w:val="22"/>
          <w:szCs w:val="22"/>
        </w:rPr>
        <w:t>.</w:t>
      </w:r>
      <w:bookmarkStart w:id="3" w:name="_Hlk23953093"/>
      <w:r w:rsidR="001D0324">
        <w:rPr>
          <w:sz w:val="22"/>
          <w:szCs w:val="22"/>
        </w:rPr>
        <w:t xml:space="preserve"> Following observations are made.</w:t>
      </w:r>
    </w:p>
    <w:p w14:paraId="3ADF23A1" w14:textId="77777777" w:rsidR="001D0324" w:rsidRPr="001D0324" w:rsidRDefault="001D0324" w:rsidP="001D0324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1.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CSI-RSRP measurement with 5 samples is within ±2 dB in both FR1 and FR2.</w:t>
      </w:r>
    </w:p>
    <w:p w14:paraId="1D66A531" w14:textId="77777777" w:rsidR="001D0324" w:rsidRPr="001D0324" w:rsidRDefault="001D0324" w:rsidP="001D0324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2.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</w:t>
      </w:r>
      <w:r>
        <w:rPr>
          <w:sz w:val="22"/>
          <w:szCs w:val="22"/>
          <w:lang w:eastAsia="zh-CN"/>
        </w:rPr>
        <w:t>2</w:t>
      </w:r>
      <w:r w:rsidRPr="001D0324">
        <w:rPr>
          <w:sz w:val="22"/>
          <w:szCs w:val="22"/>
          <w:lang w:eastAsia="zh-CN"/>
        </w:rPr>
        <w:t xml:space="preserve">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CSI-RSRP measurement with 5 samples is within ±</w:t>
      </w:r>
      <w:r>
        <w:rPr>
          <w:sz w:val="22"/>
          <w:szCs w:val="22"/>
          <w:lang w:eastAsia="zh-CN"/>
        </w:rPr>
        <w:t>3</w:t>
      </w:r>
      <w:r w:rsidRPr="001D0324">
        <w:rPr>
          <w:sz w:val="22"/>
          <w:szCs w:val="22"/>
          <w:lang w:eastAsia="zh-CN"/>
        </w:rPr>
        <w:t xml:space="preserve"> dB in both FR1 and FR2.</w:t>
      </w:r>
    </w:p>
    <w:p w14:paraId="05DC0A24" w14:textId="77777777" w:rsidR="001D0324" w:rsidRPr="001D0324" w:rsidRDefault="001D0324" w:rsidP="001D0324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3.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</w:t>
      </w:r>
      <w:r>
        <w:rPr>
          <w:sz w:val="22"/>
          <w:szCs w:val="22"/>
          <w:lang w:eastAsia="zh-CN"/>
        </w:rPr>
        <w:t>3us</w:t>
      </w:r>
      <w:r w:rsidRPr="001D0324">
        <w:rPr>
          <w:sz w:val="22"/>
          <w:szCs w:val="22"/>
          <w:lang w:eastAsia="zh-CN"/>
        </w:rPr>
        <w:t xml:space="preserve">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CSI-RSRP measurement with 5 samples is within ±2 dB in FR1 </w:t>
      </w:r>
      <w:r>
        <w:rPr>
          <w:sz w:val="22"/>
          <w:szCs w:val="22"/>
          <w:lang w:eastAsia="zh-CN"/>
        </w:rPr>
        <w:t>only</w:t>
      </w:r>
      <w:r w:rsidRPr="001D0324">
        <w:rPr>
          <w:sz w:val="22"/>
          <w:szCs w:val="22"/>
          <w:lang w:eastAsia="zh-CN"/>
        </w:rPr>
        <w:t>.</w:t>
      </w:r>
    </w:p>
    <w:p w14:paraId="657DC98A" w14:textId="77777777" w:rsidR="001D0324" w:rsidRPr="001D0324" w:rsidRDefault="001D0324" w:rsidP="001D0324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4.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CSI-RSRP measurement with </w:t>
      </w:r>
      <w:r>
        <w:rPr>
          <w:sz w:val="22"/>
          <w:szCs w:val="22"/>
          <w:lang w:eastAsia="zh-CN"/>
        </w:rPr>
        <w:t>3</w:t>
      </w:r>
      <w:r w:rsidRPr="001D0324">
        <w:rPr>
          <w:sz w:val="22"/>
          <w:szCs w:val="22"/>
          <w:lang w:eastAsia="zh-CN"/>
        </w:rPr>
        <w:t xml:space="preserve"> samples is </w:t>
      </w:r>
      <w:r>
        <w:rPr>
          <w:sz w:val="22"/>
          <w:szCs w:val="22"/>
          <w:lang w:eastAsia="zh-CN"/>
        </w:rPr>
        <w:t>worse than</w:t>
      </w:r>
      <w:r w:rsidRPr="001D0324">
        <w:rPr>
          <w:sz w:val="22"/>
          <w:szCs w:val="22"/>
          <w:lang w:eastAsia="zh-CN"/>
        </w:rPr>
        <w:t xml:space="preserve"> ±2 dB in both FR1 and FR2.</w:t>
      </w:r>
    </w:p>
    <w:p w14:paraId="52B4CD9D" w14:textId="286D7A96" w:rsidR="00EB38CF" w:rsidRPr="00762E12" w:rsidRDefault="00EB38CF" w:rsidP="00BA47B2">
      <w:pPr>
        <w:spacing w:before="360"/>
        <w:rPr>
          <w:sz w:val="22"/>
          <w:szCs w:val="22"/>
        </w:rPr>
      </w:pP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601FC047" w14:textId="3CF71CAA" w:rsidR="00F73DF5" w:rsidRPr="00B4695E" w:rsidRDefault="00F73DF5" w:rsidP="00076B62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 w:val="20"/>
        </w:rPr>
      </w:pPr>
      <w:r w:rsidRPr="00B4695E">
        <w:rPr>
          <w:rFonts w:ascii="Times New Roman" w:hAnsi="Times New Roman"/>
          <w:sz w:val="20"/>
        </w:rPr>
        <w:t>R4-2017230</w:t>
      </w:r>
      <w:r w:rsidRPr="00B4695E">
        <w:rPr>
          <w:rFonts w:ascii="Times New Roman" w:hAnsi="Times New Roman"/>
          <w:sz w:val="20"/>
        </w:rPr>
        <w:tab/>
        <w:t>Updated link-level simulation assumptions for CSI-RS based L3 measurements, CATT</w:t>
      </w:r>
    </w:p>
    <w:p w14:paraId="7F0476AC" w14:textId="6F21BA6E" w:rsidR="00B4695E" w:rsidRDefault="00B4695E" w:rsidP="00B4695E">
      <w:pPr>
        <w:spacing w:before="240"/>
      </w:pPr>
    </w:p>
    <w:p w14:paraId="3EAE64AB" w14:textId="6EBAE947" w:rsidR="00B4695E" w:rsidRPr="001D2FBF" w:rsidRDefault="00B4695E" w:rsidP="00B4695E">
      <w:pPr>
        <w:pStyle w:val="Heading1"/>
        <w:numPr>
          <w:ilvl w:val="0"/>
          <w:numId w:val="1"/>
        </w:numPr>
        <w:spacing w:before="360" w:after="0"/>
        <w:ind w:left="357" w:hanging="357"/>
      </w:pPr>
      <w:bookmarkStart w:id="4" w:name="_Hlk61373263"/>
      <w:r>
        <w:t>Annex</w:t>
      </w:r>
    </w:p>
    <w:p w14:paraId="4358B7C8" w14:textId="455E41EE" w:rsidR="00B4695E" w:rsidRDefault="004329EA" w:rsidP="00B4695E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CDF curves </w:t>
      </w:r>
      <w:r w:rsidR="00B4695E">
        <w:rPr>
          <w:sz w:val="22"/>
          <w:szCs w:val="22"/>
          <w:lang w:val="en-US"/>
        </w:rPr>
        <w:t>for CSI-RSRP measurement accuracy</w:t>
      </w:r>
      <w:r>
        <w:rPr>
          <w:sz w:val="22"/>
          <w:szCs w:val="22"/>
          <w:lang w:val="en-US"/>
        </w:rPr>
        <w:t xml:space="preserve"> under 15kHz SCS and 60</w:t>
      </w:r>
      <w:r>
        <w:rPr>
          <w:rFonts w:hint="eastAsia"/>
          <w:sz w:val="22"/>
          <w:szCs w:val="22"/>
          <w:lang w:val="en-US" w:eastAsia="zh-CN"/>
        </w:rPr>
        <w:t>kHz</w:t>
      </w:r>
      <w:r>
        <w:rPr>
          <w:sz w:val="22"/>
          <w:szCs w:val="22"/>
          <w:lang w:val="en-US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SCS</w:t>
      </w:r>
      <w:r>
        <w:rPr>
          <w:sz w:val="22"/>
          <w:szCs w:val="22"/>
          <w:lang w:val="en-US"/>
        </w:rPr>
        <w:t xml:space="preserve"> are provided in the following figures.</w:t>
      </w:r>
    </w:p>
    <w:p w14:paraId="4C142CFD" w14:textId="5C5E7066" w:rsidR="004329EA" w:rsidRDefault="004329EA" w:rsidP="00B4695E">
      <w:pPr>
        <w:spacing w:before="240" w:after="0"/>
        <w:rPr>
          <w:sz w:val="22"/>
          <w:szCs w:val="22"/>
        </w:rPr>
      </w:pPr>
      <w:r>
        <w:rPr>
          <w:sz w:val="22"/>
          <w:szCs w:val="22"/>
          <w:lang w:val="en-US"/>
        </w:rPr>
        <w:t>For 15kHz SCS,</w:t>
      </w:r>
    </w:p>
    <w:p w14:paraId="74F87300" w14:textId="22C764E7" w:rsidR="001D0324" w:rsidRPr="004329EA" w:rsidRDefault="004329EA" w:rsidP="004329EA">
      <w:pPr>
        <w:pStyle w:val="ListParagraph"/>
        <w:numPr>
          <w:ilvl w:val="0"/>
          <w:numId w:val="32"/>
        </w:numPr>
        <w:spacing w:before="240"/>
        <w:rPr>
          <w:szCs w:val="22"/>
        </w:rPr>
      </w:pPr>
      <w:r w:rsidRPr="004329EA">
        <w:rPr>
          <w:szCs w:val="22"/>
        </w:rPr>
        <w:t>Delay = 0</w:t>
      </w:r>
    </w:p>
    <w:p w14:paraId="1A46A60F" w14:textId="299E84FB" w:rsidR="001602FC" w:rsidRDefault="001602FC" w:rsidP="001D0324">
      <w:bookmarkStart w:id="5" w:name="_Hlk61373435"/>
      <w:r>
        <w:rPr>
          <w:noProof/>
        </w:rPr>
        <w:lastRenderedPageBreak/>
        <w:drawing>
          <wp:inline distT="0" distB="0" distL="0" distR="0" wp14:anchorId="3407F0D4" wp14:editId="5E9ECC1C">
            <wp:extent cx="2926800" cy="2196000"/>
            <wp:effectExtent l="0" t="0" r="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F3ADD25" wp14:editId="0D0941CA">
            <wp:extent cx="2926800" cy="2196000"/>
            <wp:effectExtent l="0" t="0" r="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6A45F" w14:textId="4496A963" w:rsidR="001D0324" w:rsidRDefault="001602FC" w:rsidP="001D0324">
      <w:r>
        <w:rPr>
          <w:noProof/>
        </w:rPr>
        <w:drawing>
          <wp:inline distT="0" distB="0" distL="0" distR="0" wp14:anchorId="5F7637A4" wp14:editId="372DA046">
            <wp:extent cx="2926800" cy="219600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0324">
        <w:rPr>
          <w:noProof/>
        </w:rPr>
        <w:drawing>
          <wp:inline distT="0" distB="0" distL="0" distR="0" wp14:anchorId="14FDC97B" wp14:editId="62ED0E5C">
            <wp:extent cx="2926800" cy="219600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9CE19" w14:textId="7C4E4DC5" w:rsidR="001D0324" w:rsidRDefault="004329EA" w:rsidP="00462422">
      <w:pPr>
        <w:pStyle w:val="ListParagraph"/>
        <w:numPr>
          <w:ilvl w:val="0"/>
          <w:numId w:val="32"/>
        </w:numPr>
        <w:spacing w:before="240"/>
      </w:pPr>
      <w:r w:rsidRPr="000F2748">
        <w:rPr>
          <w:szCs w:val="22"/>
        </w:rPr>
        <w:t>Delay = CP</w:t>
      </w:r>
    </w:p>
    <w:p w14:paraId="1C3354BD" w14:textId="059F47A9" w:rsidR="001D0324" w:rsidRDefault="001D0324" w:rsidP="001D0324">
      <w:r>
        <w:rPr>
          <w:noProof/>
        </w:rPr>
        <w:drawing>
          <wp:inline distT="0" distB="0" distL="0" distR="0" wp14:anchorId="29BCFFAF" wp14:editId="6E4A65EF">
            <wp:extent cx="2926800" cy="219600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63E50D5" wp14:editId="4A8CC56F">
            <wp:extent cx="2926800" cy="2196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81A21" w14:textId="2E87AB1B" w:rsidR="001D0324" w:rsidRDefault="001D0324" w:rsidP="001D0324">
      <w:r>
        <w:rPr>
          <w:noProof/>
        </w:rPr>
        <w:lastRenderedPageBreak/>
        <w:drawing>
          <wp:inline distT="0" distB="0" distL="0" distR="0" wp14:anchorId="20A968C3" wp14:editId="0231D0FA">
            <wp:extent cx="2926800" cy="2196000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9EA">
        <w:rPr>
          <w:noProof/>
        </w:rPr>
        <w:drawing>
          <wp:inline distT="0" distB="0" distL="0" distR="0" wp14:anchorId="25BBF118" wp14:editId="361CE7BB">
            <wp:extent cx="2926800" cy="2196000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60886" w14:textId="00DAE3C0" w:rsidR="001D0324" w:rsidRDefault="004329EA" w:rsidP="004C1950">
      <w:pPr>
        <w:pStyle w:val="ListParagraph"/>
        <w:numPr>
          <w:ilvl w:val="0"/>
          <w:numId w:val="32"/>
        </w:numPr>
        <w:spacing w:before="240"/>
      </w:pPr>
      <w:r w:rsidRPr="000F2748">
        <w:rPr>
          <w:szCs w:val="22"/>
        </w:rPr>
        <w:t>Delay = 2CP</w:t>
      </w:r>
    </w:p>
    <w:p w14:paraId="4A77DFB0" w14:textId="593C4989" w:rsidR="001D0324" w:rsidRDefault="001D0324" w:rsidP="001D0324">
      <w:r>
        <w:rPr>
          <w:noProof/>
        </w:rPr>
        <w:drawing>
          <wp:inline distT="0" distB="0" distL="0" distR="0" wp14:anchorId="1FA2028D" wp14:editId="73430066">
            <wp:extent cx="2926800" cy="2196000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615D493E" wp14:editId="44610652">
            <wp:extent cx="2926800" cy="2196000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83C1E" w14:textId="59A91AC9" w:rsidR="001D0324" w:rsidRDefault="001D0324" w:rsidP="001D0324">
      <w:r>
        <w:rPr>
          <w:rFonts w:hint="eastAsia"/>
          <w:noProof/>
        </w:rPr>
        <w:drawing>
          <wp:inline distT="0" distB="0" distL="0" distR="0" wp14:anchorId="5346543D" wp14:editId="38E2792B">
            <wp:extent cx="2926800" cy="2196000"/>
            <wp:effectExtent l="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1C25FA8C" wp14:editId="41E3C27D">
            <wp:extent cx="2926800" cy="2196000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B150B" w14:textId="7F11A46F" w:rsidR="001D0324" w:rsidRDefault="004329EA" w:rsidP="00E25CFE">
      <w:pPr>
        <w:pStyle w:val="ListParagraph"/>
        <w:numPr>
          <w:ilvl w:val="0"/>
          <w:numId w:val="32"/>
        </w:numPr>
        <w:spacing w:before="240"/>
      </w:pPr>
      <w:r w:rsidRPr="000F2748">
        <w:rPr>
          <w:szCs w:val="22"/>
        </w:rPr>
        <w:t>Delay = 3us</w:t>
      </w:r>
    </w:p>
    <w:p w14:paraId="62417E90" w14:textId="404013A0" w:rsidR="001D0324" w:rsidRDefault="001D0324" w:rsidP="001D0324">
      <w:r>
        <w:rPr>
          <w:noProof/>
        </w:rPr>
        <w:lastRenderedPageBreak/>
        <w:drawing>
          <wp:inline distT="0" distB="0" distL="0" distR="0" wp14:anchorId="2227EE4B" wp14:editId="01AE5D88">
            <wp:extent cx="2926800" cy="2196000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8B5177C" wp14:editId="7A56004D">
            <wp:extent cx="2926800" cy="2196000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D92A7" w14:textId="338FE73E" w:rsidR="001D0324" w:rsidRDefault="001D0324" w:rsidP="001D0324">
      <w:r>
        <w:rPr>
          <w:noProof/>
        </w:rPr>
        <w:drawing>
          <wp:inline distT="0" distB="0" distL="0" distR="0" wp14:anchorId="3D754CC9" wp14:editId="42A3F40B">
            <wp:extent cx="2926800" cy="2196000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78243A9" wp14:editId="15FD3887">
            <wp:extent cx="2926800" cy="2196000"/>
            <wp:effectExtent l="0" t="0" r="0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82ADD9" w14:textId="24762426" w:rsidR="004329EA" w:rsidRDefault="004329EA" w:rsidP="004329EA">
      <w:pPr>
        <w:spacing w:before="240" w:after="0"/>
        <w:rPr>
          <w:sz w:val="22"/>
          <w:szCs w:val="22"/>
        </w:rPr>
      </w:pPr>
      <w:bookmarkStart w:id="6" w:name="_Hlk61374046"/>
      <w:r>
        <w:rPr>
          <w:sz w:val="22"/>
          <w:szCs w:val="22"/>
          <w:lang w:val="en-US"/>
        </w:rPr>
        <w:t>For 60kHz SCS,</w:t>
      </w:r>
    </w:p>
    <w:p w14:paraId="3354392C" w14:textId="77777777" w:rsidR="004329EA" w:rsidRPr="004329EA" w:rsidRDefault="004329EA" w:rsidP="004329EA">
      <w:pPr>
        <w:pStyle w:val="ListParagraph"/>
        <w:numPr>
          <w:ilvl w:val="0"/>
          <w:numId w:val="32"/>
        </w:numPr>
        <w:spacing w:before="240"/>
        <w:rPr>
          <w:szCs w:val="22"/>
        </w:rPr>
      </w:pPr>
      <w:r w:rsidRPr="004329EA">
        <w:rPr>
          <w:szCs w:val="22"/>
        </w:rPr>
        <w:t>Delay = 0</w:t>
      </w:r>
    </w:p>
    <w:p w14:paraId="0077F58C" w14:textId="64B434AB" w:rsidR="004329EA" w:rsidRDefault="004329EA" w:rsidP="004329EA">
      <w:pPr>
        <w:rPr>
          <w:b/>
        </w:rPr>
      </w:pPr>
      <w:r>
        <w:rPr>
          <w:b/>
          <w:noProof/>
        </w:rPr>
        <w:drawing>
          <wp:inline distT="0" distB="0" distL="0" distR="0" wp14:anchorId="24C1F0D1" wp14:editId="63559B39">
            <wp:extent cx="2930400" cy="2199600"/>
            <wp:effectExtent l="0" t="0" r="0" b="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 wp14:anchorId="6199D7C6" wp14:editId="49AC50D6">
            <wp:extent cx="2930400" cy="21996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2244D" w14:textId="634ED9C0" w:rsidR="000F2748" w:rsidRPr="004329EA" w:rsidRDefault="000F2748" w:rsidP="000F2748">
      <w:pPr>
        <w:pStyle w:val="ListParagraph"/>
        <w:numPr>
          <w:ilvl w:val="0"/>
          <w:numId w:val="32"/>
        </w:numPr>
        <w:spacing w:before="240"/>
        <w:rPr>
          <w:szCs w:val="22"/>
        </w:rPr>
      </w:pPr>
      <w:r w:rsidRPr="004329EA">
        <w:rPr>
          <w:szCs w:val="22"/>
        </w:rPr>
        <w:t xml:space="preserve">Delay = </w:t>
      </w:r>
      <w:r>
        <w:rPr>
          <w:szCs w:val="22"/>
        </w:rPr>
        <w:t>CP</w:t>
      </w:r>
    </w:p>
    <w:p w14:paraId="21E4487B" w14:textId="5637DB72" w:rsidR="004329EA" w:rsidRDefault="004329EA" w:rsidP="004329EA">
      <w:pPr>
        <w:rPr>
          <w:b/>
        </w:rPr>
      </w:pPr>
      <w:r>
        <w:rPr>
          <w:rFonts w:hint="eastAsia"/>
          <w:b/>
          <w:noProof/>
        </w:rPr>
        <w:lastRenderedPageBreak/>
        <w:drawing>
          <wp:inline distT="0" distB="0" distL="0" distR="0" wp14:anchorId="566990C8" wp14:editId="6E1CD022">
            <wp:extent cx="2930400" cy="21996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</w:rPr>
        <w:drawing>
          <wp:inline distT="0" distB="0" distL="0" distR="0" wp14:anchorId="6D73D36A" wp14:editId="5B458EB3">
            <wp:extent cx="2930400" cy="21996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75280" w14:textId="6C8113FF" w:rsidR="000F2748" w:rsidRPr="004329EA" w:rsidRDefault="000F2748" w:rsidP="000F2748">
      <w:pPr>
        <w:pStyle w:val="ListParagraph"/>
        <w:numPr>
          <w:ilvl w:val="0"/>
          <w:numId w:val="32"/>
        </w:numPr>
        <w:spacing w:before="240"/>
        <w:rPr>
          <w:szCs w:val="22"/>
        </w:rPr>
      </w:pPr>
      <w:r w:rsidRPr="004329EA">
        <w:rPr>
          <w:szCs w:val="22"/>
        </w:rPr>
        <w:t xml:space="preserve">Delay = </w:t>
      </w:r>
      <w:r>
        <w:rPr>
          <w:szCs w:val="22"/>
        </w:rPr>
        <w:t>2CP</w:t>
      </w:r>
    </w:p>
    <w:p w14:paraId="76CD81A4" w14:textId="3D30704C" w:rsidR="004329EA" w:rsidRDefault="004329EA" w:rsidP="004329EA">
      <w:pPr>
        <w:rPr>
          <w:b/>
        </w:rPr>
      </w:pPr>
      <w:r>
        <w:rPr>
          <w:rFonts w:hint="eastAsia"/>
          <w:b/>
          <w:noProof/>
        </w:rPr>
        <w:drawing>
          <wp:inline distT="0" distB="0" distL="0" distR="0" wp14:anchorId="32EED7F1" wp14:editId="6C83DA14">
            <wp:extent cx="2930400" cy="21996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</w:rPr>
        <w:drawing>
          <wp:inline distT="0" distB="0" distL="0" distR="0" wp14:anchorId="371CEE51" wp14:editId="07770365">
            <wp:extent cx="2930400" cy="21996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4B8A4" w14:textId="3DEC89F2" w:rsidR="000F2748" w:rsidRPr="004329EA" w:rsidRDefault="000F2748" w:rsidP="000F2748">
      <w:pPr>
        <w:pStyle w:val="ListParagraph"/>
        <w:numPr>
          <w:ilvl w:val="0"/>
          <w:numId w:val="32"/>
        </w:numPr>
        <w:spacing w:before="240"/>
        <w:rPr>
          <w:szCs w:val="22"/>
        </w:rPr>
      </w:pPr>
      <w:r w:rsidRPr="004329EA">
        <w:rPr>
          <w:szCs w:val="22"/>
        </w:rPr>
        <w:t xml:space="preserve">Delay = </w:t>
      </w:r>
      <w:r>
        <w:rPr>
          <w:szCs w:val="22"/>
        </w:rPr>
        <w:t>3us</w:t>
      </w:r>
    </w:p>
    <w:p w14:paraId="24E4ACAB" w14:textId="0650F7A4" w:rsidR="004329EA" w:rsidRDefault="004329EA" w:rsidP="004329EA">
      <w:pPr>
        <w:rPr>
          <w:b/>
        </w:rPr>
      </w:pPr>
      <w:r>
        <w:rPr>
          <w:rFonts w:hint="eastAsia"/>
          <w:b/>
          <w:noProof/>
        </w:rPr>
        <w:drawing>
          <wp:inline distT="0" distB="0" distL="0" distR="0" wp14:anchorId="1FE0B2B6" wp14:editId="40100615">
            <wp:extent cx="2930400" cy="21996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</w:rPr>
        <w:drawing>
          <wp:inline distT="0" distB="0" distL="0" distR="0" wp14:anchorId="623BD3D3" wp14:editId="55C1ECBF">
            <wp:extent cx="2930400" cy="21996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4"/>
    <w:bookmarkEnd w:id="5"/>
    <w:bookmarkEnd w:id="6"/>
    <w:p w14:paraId="47FCE5D7" w14:textId="2C7D1914" w:rsidR="004329EA" w:rsidRDefault="004329EA" w:rsidP="004329EA">
      <w:pPr>
        <w:rPr>
          <w:b/>
        </w:rPr>
      </w:pPr>
    </w:p>
    <w:sectPr w:rsidR="004329EA">
      <w:headerReference w:type="defaul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ED663" w14:textId="77777777" w:rsidR="00DC3FBA" w:rsidRDefault="00DC3FBA">
      <w:r>
        <w:separator/>
      </w:r>
    </w:p>
  </w:endnote>
  <w:endnote w:type="continuationSeparator" w:id="0">
    <w:p w14:paraId="3A43F8C1" w14:textId="77777777" w:rsidR="00DC3FBA" w:rsidRDefault="00DC3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F4CCE" w14:textId="77777777" w:rsidR="00DC3FBA" w:rsidRDefault="00DC3FBA">
      <w:r>
        <w:separator/>
      </w:r>
    </w:p>
  </w:footnote>
  <w:footnote w:type="continuationSeparator" w:id="0">
    <w:p w14:paraId="21B17CA1" w14:textId="77777777" w:rsidR="00DC3FBA" w:rsidRDefault="00DC3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924A8C" w:rsidRDefault="00924A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93701A"/>
    <w:multiLevelType w:val="hybridMultilevel"/>
    <w:tmpl w:val="BA666E2C"/>
    <w:lvl w:ilvl="0" w:tplc="0F4AE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2910A">
      <w:numFmt w:val="none"/>
      <w:lvlText w:val=""/>
      <w:lvlJc w:val="left"/>
      <w:pPr>
        <w:tabs>
          <w:tab w:val="num" w:pos="-360"/>
        </w:tabs>
      </w:pPr>
    </w:lvl>
    <w:lvl w:ilvl="2" w:tplc="C29C5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60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7C4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E6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AF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24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CB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1FB81190"/>
    <w:multiLevelType w:val="hybridMultilevel"/>
    <w:tmpl w:val="0BE21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701F88"/>
    <w:multiLevelType w:val="hybridMultilevel"/>
    <w:tmpl w:val="A74CB9BC"/>
    <w:lvl w:ilvl="0" w:tplc="FBEE7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D40E24">
      <w:numFmt w:val="none"/>
      <w:lvlText w:val=""/>
      <w:lvlJc w:val="left"/>
      <w:pPr>
        <w:tabs>
          <w:tab w:val="num" w:pos="360"/>
        </w:tabs>
      </w:pPr>
    </w:lvl>
    <w:lvl w:ilvl="2" w:tplc="B818E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8B72E">
      <w:numFmt w:val="none"/>
      <w:lvlText w:val=""/>
      <w:lvlJc w:val="left"/>
      <w:pPr>
        <w:tabs>
          <w:tab w:val="num" w:pos="360"/>
        </w:tabs>
      </w:pPr>
    </w:lvl>
    <w:lvl w:ilvl="4" w:tplc="FF8AE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D01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ED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CE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2E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896B9E"/>
    <w:multiLevelType w:val="hybridMultilevel"/>
    <w:tmpl w:val="A1023134"/>
    <w:lvl w:ilvl="0" w:tplc="1DE67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ED0E">
      <w:numFmt w:val="none"/>
      <w:lvlText w:val=""/>
      <w:lvlJc w:val="left"/>
      <w:pPr>
        <w:tabs>
          <w:tab w:val="num" w:pos="360"/>
        </w:tabs>
      </w:pPr>
    </w:lvl>
    <w:lvl w:ilvl="2" w:tplc="E826B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B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8C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F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703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AD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CB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FD415E"/>
    <w:multiLevelType w:val="hybridMultilevel"/>
    <w:tmpl w:val="0298D290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ED104">
      <w:numFmt w:val="none"/>
      <w:lvlText w:val=""/>
      <w:lvlJc w:val="left"/>
      <w:pPr>
        <w:tabs>
          <w:tab w:val="num" w:pos="-360"/>
        </w:tabs>
      </w:pPr>
    </w:lvl>
    <w:lvl w:ilvl="2" w:tplc="355A4A46">
      <w:numFmt w:val="none"/>
      <w:lvlText w:val=""/>
      <w:lvlJc w:val="left"/>
      <w:pPr>
        <w:tabs>
          <w:tab w:val="num" w:pos="-360"/>
        </w:tabs>
      </w:pPr>
    </w:lvl>
    <w:lvl w:ilvl="3" w:tplc="DEA056D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CC9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3486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EAA7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409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D01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6" w15:restartNumberingAfterBreak="0">
    <w:nsid w:val="38BA7552"/>
    <w:multiLevelType w:val="hybridMultilevel"/>
    <w:tmpl w:val="43AED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10292C"/>
    <w:multiLevelType w:val="hybridMultilevel"/>
    <w:tmpl w:val="5816D2BC"/>
    <w:lvl w:ilvl="0" w:tplc="24E60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21C46">
      <w:numFmt w:val="none"/>
      <w:lvlText w:val=""/>
      <w:lvlJc w:val="left"/>
      <w:pPr>
        <w:tabs>
          <w:tab w:val="num" w:pos="360"/>
        </w:tabs>
      </w:pPr>
    </w:lvl>
    <w:lvl w:ilvl="2" w:tplc="0FD0E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48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0C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6E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C6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C6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DA3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99F2AE9"/>
    <w:multiLevelType w:val="hybridMultilevel"/>
    <w:tmpl w:val="C2B0868E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2" w15:restartNumberingAfterBreak="0">
    <w:nsid w:val="541F627A"/>
    <w:multiLevelType w:val="hybridMultilevel"/>
    <w:tmpl w:val="5BA8A5AC"/>
    <w:lvl w:ilvl="0" w:tplc="38E29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7ECCE0">
      <w:numFmt w:val="none"/>
      <w:lvlText w:val=""/>
      <w:lvlJc w:val="left"/>
      <w:pPr>
        <w:tabs>
          <w:tab w:val="num" w:pos="360"/>
        </w:tabs>
      </w:pPr>
    </w:lvl>
    <w:lvl w:ilvl="2" w:tplc="6BDEC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382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E0A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E3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4E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C88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0E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27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8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"/>
  </w:num>
  <w:num w:numId="3">
    <w:abstractNumId w:val="31"/>
  </w:num>
  <w:num w:numId="4">
    <w:abstractNumId w:val="1"/>
  </w:num>
  <w:num w:numId="5">
    <w:abstractNumId w:val="17"/>
  </w:num>
  <w:num w:numId="6">
    <w:abstractNumId w:val="30"/>
  </w:num>
  <w:num w:numId="7">
    <w:abstractNumId w:val="27"/>
  </w:num>
  <w:num w:numId="8">
    <w:abstractNumId w:val="25"/>
  </w:num>
  <w:num w:numId="9">
    <w:abstractNumId w:val="4"/>
  </w:num>
  <w:num w:numId="10">
    <w:abstractNumId w:val="15"/>
  </w:num>
  <w:num w:numId="11">
    <w:abstractNumId w:val="6"/>
  </w:num>
  <w:num w:numId="12">
    <w:abstractNumId w:val="10"/>
  </w:num>
  <w:num w:numId="13">
    <w:abstractNumId w:val="11"/>
  </w:num>
  <w:num w:numId="14">
    <w:abstractNumId w:val="3"/>
  </w:num>
  <w:num w:numId="15">
    <w:abstractNumId w:val="2"/>
  </w:num>
  <w:num w:numId="16">
    <w:abstractNumId w:val="26"/>
  </w:num>
  <w:num w:numId="17">
    <w:abstractNumId w:val="8"/>
  </w:num>
  <w:num w:numId="18">
    <w:abstractNumId w:val="29"/>
  </w:num>
  <w:num w:numId="19">
    <w:abstractNumId w:val="23"/>
  </w:num>
  <w:num w:numId="20">
    <w:abstractNumId w:val="21"/>
  </w:num>
  <w:num w:numId="21">
    <w:abstractNumId w:val="19"/>
  </w:num>
  <w:num w:numId="22">
    <w:abstractNumId w:val="24"/>
  </w:num>
  <w:num w:numId="23">
    <w:abstractNumId w:val="12"/>
  </w:num>
  <w:num w:numId="24">
    <w:abstractNumId w:val="13"/>
  </w:num>
  <w:num w:numId="25">
    <w:abstractNumId w:val="18"/>
  </w:num>
  <w:num w:numId="26">
    <w:abstractNumId w:val="9"/>
  </w:num>
  <w:num w:numId="27">
    <w:abstractNumId w:val="22"/>
  </w:num>
  <w:num w:numId="28">
    <w:abstractNumId w:val="14"/>
  </w:num>
  <w:num w:numId="29">
    <w:abstractNumId w:val="0"/>
  </w:num>
  <w:num w:numId="30">
    <w:abstractNumId w:val="20"/>
  </w:num>
  <w:num w:numId="31">
    <w:abstractNumId w:val="7"/>
  </w:num>
  <w:num w:numId="3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EBB"/>
    <w:rsid w:val="00002099"/>
    <w:rsid w:val="000027B0"/>
    <w:rsid w:val="000051D4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B3F"/>
    <w:rsid w:val="000D6F21"/>
    <w:rsid w:val="000D7911"/>
    <w:rsid w:val="000D7DE0"/>
    <w:rsid w:val="000D7E26"/>
    <w:rsid w:val="000E033C"/>
    <w:rsid w:val="000E0A75"/>
    <w:rsid w:val="000E0E0D"/>
    <w:rsid w:val="000E2319"/>
    <w:rsid w:val="000E2999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748"/>
    <w:rsid w:val="000F287F"/>
    <w:rsid w:val="000F2CA4"/>
    <w:rsid w:val="000F3E19"/>
    <w:rsid w:val="000F4598"/>
    <w:rsid w:val="000F5E32"/>
    <w:rsid w:val="000F6125"/>
    <w:rsid w:val="000F67DF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02FC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1F6"/>
    <w:rsid w:val="001766AD"/>
    <w:rsid w:val="001772CF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224"/>
    <w:rsid w:val="001B591A"/>
    <w:rsid w:val="001B5E4B"/>
    <w:rsid w:val="001B5FCD"/>
    <w:rsid w:val="001B66C2"/>
    <w:rsid w:val="001B7A65"/>
    <w:rsid w:val="001B7B82"/>
    <w:rsid w:val="001C13E2"/>
    <w:rsid w:val="001C17AE"/>
    <w:rsid w:val="001C1E99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1C2"/>
    <w:rsid w:val="001C733A"/>
    <w:rsid w:val="001D0324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11F2"/>
    <w:rsid w:val="00232834"/>
    <w:rsid w:val="00232C37"/>
    <w:rsid w:val="002356C8"/>
    <w:rsid w:val="00235D6D"/>
    <w:rsid w:val="00236E73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076D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37F21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97CCB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49EB"/>
    <w:rsid w:val="003E5A59"/>
    <w:rsid w:val="003E5D3B"/>
    <w:rsid w:val="003E705F"/>
    <w:rsid w:val="003E7A13"/>
    <w:rsid w:val="003F06FD"/>
    <w:rsid w:val="003F0BB2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9EA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83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B9E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120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35F"/>
    <w:rsid w:val="005A3574"/>
    <w:rsid w:val="005A3FDA"/>
    <w:rsid w:val="005A57E4"/>
    <w:rsid w:val="005A5BCD"/>
    <w:rsid w:val="005A6244"/>
    <w:rsid w:val="005A67CF"/>
    <w:rsid w:val="005A6BB0"/>
    <w:rsid w:val="005A75C4"/>
    <w:rsid w:val="005A794C"/>
    <w:rsid w:val="005A79D8"/>
    <w:rsid w:val="005B0B61"/>
    <w:rsid w:val="005B1D62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A5A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82F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4FD"/>
    <w:rsid w:val="006738C3"/>
    <w:rsid w:val="00674233"/>
    <w:rsid w:val="00675EB0"/>
    <w:rsid w:val="00675FB0"/>
    <w:rsid w:val="0067659A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C72C2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2E12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FDD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7200"/>
    <w:rsid w:val="007F7C4C"/>
    <w:rsid w:val="007F7C71"/>
    <w:rsid w:val="00800A7D"/>
    <w:rsid w:val="00800C5B"/>
    <w:rsid w:val="00801717"/>
    <w:rsid w:val="0080296D"/>
    <w:rsid w:val="008036C0"/>
    <w:rsid w:val="00803783"/>
    <w:rsid w:val="008041C0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75"/>
    <w:rsid w:val="00842F7C"/>
    <w:rsid w:val="008430C1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143D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608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CF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4A5D"/>
    <w:rsid w:val="008B5B2A"/>
    <w:rsid w:val="008B69F9"/>
    <w:rsid w:val="008B6F14"/>
    <w:rsid w:val="008B743C"/>
    <w:rsid w:val="008B78B1"/>
    <w:rsid w:val="008C017A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C80"/>
    <w:rsid w:val="008E1D8C"/>
    <w:rsid w:val="008E1E90"/>
    <w:rsid w:val="008E28E4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3833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07ADE"/>
    <w:rsid w:val="00912803"/>
    <w:rsid w:val="0091390D"/>
    <w:rsid w:val="00915F9C"/>
    <w:rsid w:val="009161D4"/>
    <w:rsid w:val="00916583"/>
    <w:rsid w:val="009176E4"/>
    <w:rsid w:val="009200ED"/>
    <w:rsid w:val="00922DE3"/>
    <w:rsid w:val="0092317E"/>
    <w:rsid w:val="009233C5"/>
    <w:rsid w:val="0092453D"/>
    <w:rsid w:val="00924665"/>
    <w:rsid w:val="009246FF"/>
    <w:rsid w:val="009249FB"/>
    <w:rsid w:val="00924A8C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E3C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49FE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53D"/>
    <w:rsid w:val="009E7D9A"/>
    <w:rsid w:val="009F0087"/>
    <w:rsid w:val="009F047D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5F51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12A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95E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77F7E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57C"/>
    <w:rsid w:val="00BD279D"/>
    <w:rsid w:val="00BD3926"/>
    <w:rsid w:val="00BD3FBB"/>
    <w:rsid w:val="00BD41C1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4E5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1F18"/>
    <w:rsid w:val="00C02101"/>
    <w:rsid w:val="00C0253B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207C"/>
    <w:rsid w:val="00C3238A"/>
    <w:rsid w:val="00C34FA5"/>
    <w:rsid w:val="00C373A8"/>
    <w:rsid w:val="00C37B2E"/>
    <w:rsid w:val="00C402C4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4E3"/>
    <w:rsid w:val="00C72740"/>
    <w:rsid w:val="00C72F71"/>
    <w:rsid w:val="00C73C5E"/>
    <w:rsid w:val="00C749C3"/>
    <w:rsid w:val="00C74A3B"/>
    <w:rsid w:val="00C74BCC"/>
    <w:rsid w:val="00C74D2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2280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5C1E"/>
    <w:rsid w:val="00CE6BD9"/>
    <w:rsid w:val="00CF2DC2"/>
    <w:rsid w:val="00CF35F6"/>
    <w:rsid w:val="00CF41DE"/>
    <w:rsid w:val="00CF5BC2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76EA"/>
    <w:rsid w:val="00D210F2"/>
    <w:rsid w:val="00D21F95"/>
    <w:rsid w:val="00D223B1"/>
    <w:rsid w:val="00D231F8"/>
    <w:rsid w:val="00D236EC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0FB0"/>
    <w:rsid w:val="00D9144A"/>
    <w:rsid w:val="00D923F6"/>
    <w:rsid w:val="00D93CE7"/>
    <w:rsid w:val="00D93DA4"/>
    <w:rsid w:val="00D94335"/>
    <w:rsid w:val="00D94531"/>
    <w:rsid w:val="00D94B7E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1C9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3FBA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181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BF1"/>
    <w:rsid w:val="00E25FA4"/>
    <w:rsid w:val="00E26E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966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3DF5"/>
    <w:rsid w:val="00F74533"/>
    <w:rsid w:val="00F74FF4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738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29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056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29E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rsid w:val="00B4695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1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image" Target="media/image15.emf"/><Relationship Id="rId21" Type="http://schemas.openxmlformats.org/officeDocument/2006/relationships/image" Target="media/image10.emf"/><Relationship Id="rId34" Type="http://schemas.openxmlformats.org/officeDocument/2006/relationships/image" Target="media/image23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image" Target="media/image14.emf"/><Relationship Id="rId33" Type="http://schemas.openxmlformats.org/officeDocument/2006/relationships/image" Target="media/image22.emf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29" Type="http://schemas.openxmlformats.org/officeDocument/2006/relationships/image" Target="media/image18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emf"/><Relationship Id="rId32" Type="http://schemas.openxmlformats.org/officeDocument/2006/relationships/image" Target="media/image21.emf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28" Type="http://schemas.openxmlformats.org/officeDocument/2006/relationships/image" Target="media/image17.emf"/><Relationship Id="rId36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31" Type="http://schemas.openxmlformats.org/officeDocument/2006/relationships/image" Target="media/image20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11.emf"/><Relationship Id="rId27" Type="http://schemas.openxmlformats.org/officeDocument/2006/relationships/image" Target="media/image16.emf"/><Relationship Id="rId30" Type="http://schemas.openxmlformats.org/officeDocument/2006/relationships/image" Target="media/image19.emf"/><Relationship Id="rId35" Type="http://schemas.openxmlformats.org/officeDocument/2006/relationships/image" Target="media/image24.emf"/><Relationship Id="rId8" Type="http://schemas.openxmlformats.org/officeDocument/2006/relationships/settings" Target="setting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A8BE6FC-31C1-4100-AB09-8AF7DD69B7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7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10</cp:revision>
  <cp:lastPrinted>1899-12-31T23:00:00Z</cp:lastPrinted>
  <dcterms:created xsi:type="dcterms:W3CDTF">2020-12-22T10:38:00Z</dcterms:created>
  <dcterms:modified xsi:type="dcterms:W3CDTF">2021-01-15T13:30:00Z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